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FB63D9">
        <w:rPr>
          <w:rFonts w:ascii="Times New Roman Tj" w:hAnsi="Times New Roman Tj"/>
        </w:rPr>
        <w:t>1.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 w:rsidRPr="00FB63D9">
        <w:rPr>
          <w:rFonts w:ascii="Times New Roman Tj" w:hAnsi="Times New Roman Tj"/>
        </w:rPr>
        <w:t xml:space="preserve">Акмеология </w:t>
      </w:r>
      <w:r w:rsidRPr="00FB63D9">
        <w:rPr>
          <w:rFonts w:ascii="Times New Roman Tj" w:hAnsi="Times New Roman Tj"/>
          <w:lang w:val="tg-Cyrl-TJ"/>
        </w:rPr>
        <w:t>ч</w:t>
      </w:r>
      <w:r w:rsidRPr="00FB63D9">
        <w:rPr>
          <w:rFonts w:ascii="Cambria" w:hAnsi="Cambria" w:cs="Cambria"/>
          <w:lang w:val="tg-Cyrl-TJ"/>
        </w:rPr>
        <w:t>ӣ</w:t>
      </w:r>
      <w:r w:rsidRPr="00FB63D9">
        <w:rPr>
          <w:rFonts w:ascii="Times New Roman Tj" w:hAnsi="Times New Roman Tj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lang w:val="tg-Cyrl-TJ"/>
        </w:rPr>
        <w:t>гуна</w:t>
      </w:r>
      <w:r w:rsidRPr="00FB63D9">
        <w:rPr>
          <w:rFonts w:ascii="Times New Roman Tj" w:hAnsi="Times New Roman Tj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lang w:val="tg-Cyrl-TJ"/>
        </w:rPr>
        <w:t>илм</w:t>
      </w:r>
      <w:r w:rsidRPr="00FB63D9">
        <w:rPr>
          <w:rFonts w:ascii="Times New Roman Tj" w:hAnsi="Times New Roman Tj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lang w:val="tg-Cyrl-TJ"/>
        </w:rPr>
        <w:t>аст</w:t>
      </w:r>
      <w:r>
        <w:rPr>
          <w:rFonts w:ascii="Times New Roman Tj" w:hAnsi="Times New Roman Tj"/>
        </w:rPr>
        <w:t>?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>ом</w:t>
      </w:r>
      <w:r w:rsidRPr="00FB63D9">
        <w:rPr>
          <w:rFonts w:ascii="Cambria" w:hAnsi="Cambria" w:cs="Cambria"/>
        </w:rPr>
        <w:t>ӯ</w:t>
      </w:r>
      <w:r w:rsidRPr="00FB63D9">
        <w:rPr>
          <w:rFonts w:ascii="Times New Roman Tj" w:hAnsi="Times New Roman Tj"/>
        </w:rPr>
        <w:t>зиши падидашинос</w:t>
      </w:r>
      <w:r w:rsidRPr="00FB63D9">
        <w:rPr>
          <w:rFonts w:ascii="Cambria" w:hAnsi="Cambria" w:cs="Cambria"/>
        </w:rPr>
        <w:t>ӣ</w:t>
      </w:r>
      <w:r w:rsidRPr="00FB63D9">
        <w:rPr>
          <w:rFonts w:ascii="Times New Roman Tj" w:hAnsi="Times New Roman Tj"/>
        </w:rPr>
        <w:t xml:space="preserve">, </w:t>
      </w:r>
      <w:r w:rsidRPr="00FB63D9">
        <w:rPr>
          <w:rFonts w:ascii="Cambria" w:hAnsi="Cambria" w:cs="Cambria"/>
        </w:rPr>
        <w:t>қ</w:t>
      </w:r>
      <w:r w:rsidRPr="00FB63D9">
        <w:rPr>
          <w:rFonts w:ascii="Times New Roman Tj" w:hAnsi="Times New Roman Tj"/>
        </w:rPr>
        <w:t>онун</w:t>
      </w:r>
      <w:r w:rsidRPr="00FB63D9">
        <w:rPr>
          <w:rFonts w:ascii="Cambria" w:hAnsi="Cambria" w:cs="Cambria"/>
        </w:rPr>
        <w:t>ҳ</w:t>
      </w:r>
      <w:r w:rsidRPr="00FB63D9">
        <w:rPr>
          <w:rFonts w:ascii="Times New Roman Tj" w:hAnsi="Times New Roman Tj"/>
        </w:rPr>
        <w:t>о ва механизм</w:t>
      </w:r>
      <w:r w:rsidRPr="00FB63D9">
        <w:rPr>
          <w:rFonts w:ascii="Cambria" w:hAnsi="Cambria" w:cs="Cambria"/>
        </w:rPr>
        <w:t>ҳ</w:t>
      </w:r>
      <w:r w:rsidRPr="00FB63D9">
        <w:rPr>
          <w:rFonts w:ascii="Times New Roman Tj" w:hAnsi="Times New Roman Tj"/>
        </w:rPr>
        <w:t>ои инкишофи инсон дар мар</w:t>
      </w:r>
      <w:r w:rsidRPr="00FB63D9">
        <w:rPr>
          <w:rFonts w:ascii="Cambria" w:hAnsi="Cambria" w:cs="Cambria"/>
        </w:rPr>
        <w:t>ҳ</w:t>
      </w:r>
      <w:r w:rsidRPr="00FB63D9">
        <w:rPr>
          <w:rFonts w:ascii="Times New Roman Tj" w:hAnsi="Times New Roman Tj"/>
        </w:rPr>
        <w:t xml:space="preserve">илаи камолоти </w:t>
      </w:r>
      <w:r w:rsidRPr="00FB63D9">
        <w:rPr>
          <w:rFonts w:ascii="Cambria" w:hAnsi="Cambria" w:cs="Cambria"/>
        </w:rPr>
        <w:t>ӯ</w:t>
      </w:r>
      <w:r w:rsidRPr="00FB63D9">
        <w:rPr>
          <w:rFonts w:ascii="Times New Roman Tj" w:hAnsi="Times New Roman Tj"/>
        </w:rPr>
        <w:t xml:space="preserve"> ва махсусан дар замони расидан ба дара</w:t>
      </w:r>
      <w:r w:rsidRPr="00FB63D9">
        <w:rPr>
          <w:rFonts w:ascii="Cambria" w:hAnsi="Cambria" w:cs="Cambria"/>
        </w:rPr>
        <w:t>ҷ</w:t>
      </w:r>
      <w:r w:rsidRPr="00FB63D9">
        <w:rPr>
          <w:rFonts w:ascii="Times New Roman Tj" w:hAnsi="Times New Roman Tj" w:cs="Times New Roman Tj"/>
        </w:rPr>
        <w:t>аи</w:t>
      </w:r>
      <w:r w:rsidRPr="00FB63D9">
        <w:rPr>
          <w:rFonts w:ascii="Times New Roman Tj" w:hAnsi="Times New Roman Tj"/>
        </w:rPr>
        <w:t xml:space="preserve"> баландтарини рушд</w:t>
      </w:r>
      <w:r w:rsidRPr="00FB63D9">
        <w:rPr>
          <w:rFonts w:ascii="Times New Roman Tj" w:hAnsi="Times New Roman Tj"/>
          <w:lang w:val="tg-Cyrl-TJ"/>
        </w:rPr>
        <w:t xml:space="preserve"> мебошад</w:t>
      </w:r>
      <w:r>
        <w:rPr>
          <w:rFonts w:ascii="Times New Roman Tj" w:hAnsi="Times New Roman 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>илми рушди фаъолияти касбии субъект</w:t>
      </w:r>
      <w:r>
        <w:rPr>
          <w:rFonts w:ascii="Times New Roman Tj" w:hAnsi="Times New Roman 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>илми шахсият, саъй кардан барои идеал</w:t>
      </w:r>
      <w:r w:rsidRPr="00FB63D9">
        <w:rPr>
          <w:rFonts w:ascii="Times New Roman Tj" w:hAnsi="Times New Roman Tj"/>
          <w:lang w:val="tg-Cyrl-TJ"/>
        </w:rPr>
        <w:t xml:space="preserve"> шудан</w:t>
      </w:r>
      <w:r>
        <w:rPr>
          <w:rFonts w:ascii="Times New Roman Tj" w:hAnsi="Times New Roman 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>илми инкишофи шахсият</w:t>
      </w:r>
      <w:r>
        <w:rPr>
          <w:rFonts w:ascii="Times New Roman Tj" w:hAnsi="Times New Roman Tj"/>
        </w:rPr>
        <w:t>;</w:t>
      </w:r>
    </w:p>
    <w:p w:rsidR="0078377D" w:rsidRPr="00C9465C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>илми идеал</w:t>
      </w:r>
      <w:r w:rsidRPr="00FB63D9"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FB63D9">
        <w:rPr>
          <w:rFonts w:ascii="Times New Roman Tj" w:hAnsi="Times New Roman Tj"/>
        </w:rPr>
        <w:t>2.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 w:rsidRPr="00FB63D9">
        <w:rPr>
          <w:rFonts w:ascii="Times New Roman Tj" w:hAnsi="Times New Roman Tj"/>
        </w:rPr>
        <w:t>Архитектоникаи камолот ва ба даст овардани акме иборат аст аз:</w:t>
      </w:r>
      <w:r>
        <w:rPr>
          <w:rFonts w:ascii="Times New Roman Tj" w:hAnsi="Times New Roman 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>се сат</w:t>
      </w:r>
      <w:r w:rsidRPr="00FB63D9"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B63D9">
        <w:rPr>
          <w:rFonts w:ascii="Cambria" w:hAnsi="Cambria" w:cs="Cambria"/>
        </w:rPr>
        <w:t>ҳ</w:t>
      </w:r>
      <w:r w:rsidRPr="00FB63D9">
        <w:rPr>
          <w:rFonts w:ascii="Times New Roman Tj" w:hAnsi="Times New Roman Tj" w:cs="Times New Roman Tj"/>
        </w:rPr>
        <w:t>афт</w:t>
      </w:r>
      <w:r w:rsidRPr="00FB63D9">
        <w:rPr>
          <w:rFonts w:ascii="Times New Roman Tj" w:hAnsi="Times New Roman Tj"/>
        </w:rPr>
        <w:t xml:space="preserve"> сат</w:t>
      </w:r>
      <w:r w:rsidRPr="00FB63D9"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>пан</w:t>
      </w:r>
      <w:r w:rsidRPr="00FB63D9">
        <w:rPr>
          <w:rFonts w:ascii="Cambria" w:hAnsi="Cambria" w:cs="Cambria"/>
        </w:rPr>
        <w:t>ҷ</w:t>
      </w:r>
      <w:r w:rsidRPr="00FB63D9">
        <w:rPr>
          <w:rFonts w:ascii="Times New Roman Tj" w:hAnsi="Times New Roman Tj"/>
        </w:rPr>
        <w:t xml:space="preserve"> </w:t>
      </w:r>
      <w:r w:rsidRPr="00FB63D9">
        <w:rPr>
          <w:rFonts w:ascii="Times New Roman Tj" w:hAnsi="Times New Roman Tj" w:cs="Times New Roman Tj"/>
        </w:rPr>
        <w:t>сат</w:t>
      </w:r>
      <w:r w:rsidRPr="00FB63D9"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>шаш сат</w:t>
      </w:r>
      <w:r w:rsidRPr="00FB63D9"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;</w:t>
      </w:r>
    </w:p>
    <w:p w:rsidR="0078377D" w:rsidRPr="00FB63D9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B63D9">
        <w:rPr>
          <w:rFonts w:ascii="Cambria" w:hAnsi="Cambria" w:cs="Cambria"/>
        </w:rPr>
        <w:t>ҳ</w:t>
      </w:r>
      <w:r w:rsidRPr="00FB63D9">
        <w:rPr>
          <w:rFonts w:ascii="Times New Roman Tj" w:hAnsi="Times New Roman Tj" w:cs="Times New Roman Tj"/>
        </w:rPr>
        <w:t>ашт</w:t>
      </w:r>
      <w:r w:rsidRPr="00FB63D9">
        <w:rPr>
          <w:rFonts w:ascii="Times New Roman Tj" w:hAnsi="Times New Roman Tj"/>
        </w:rPr>
        <w:t xml:space="preserve"> сат</w:t>
      </w:r>
      <w:r w:rsidRPr="00FB63D9"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FB63D9">
        <w:rPr>
          <w:rFonts w:ascii="Times New Roman Tj" w:hAnsi="Times New Roman Tj"/>
        </w:rPr>
        <w:t>3.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 w:rsidRPr="00FB63D9">
        <w:rPr>
          <w:rFonts w:ascii="Cambria" w:hAnsi="Cambria" w:cs="Cambria"/>
        </w:rPr>
        <w:t>Қ</w:t>
      </w:r>
      <w:r w:rsidRPr="00FB63D9">
        <w:rPr>
          <w:rFonts w:ascii="Times New Roman Tj" w:hAnsi="Times New Roman Tj" w:cs="Times New Roman Tj"/>
        </w:rPr>
        <w:t>уллаи</w:t>
      </w:r>
      <w:r w:rsidRPr="00FB63D9">
        <w:rPr>
          <w:rFonts w:ascii="Times New Roman Tj" w:hAnsi="Times New Roman Tj"/>
        </w:rPr>
        <w:t xml:space="preserve"> (акме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>дар рушди инсон аз ч</w:t>
      </w:r>
      <w:r w:rsidRPr="00FB63D9">
        <w:rPr>
          <w:rFonts w:ascii="Cambria" w:hAnsi="Cambria" w:cs="Cambria"/>
        </w:rPr>
        <w:t>ӣ</w:t>
      </w:r>
      <w:r w:rsidRPr="00FB63D9">
        <w:rPr>
          <w:rFonts w:ascii="Times New Roman Tj" w:hAnsi="Times New Roman Tj"/>
        </w:rPr>
        <w:t xml:space="preserve"> </w:t>
      </w:r>
      <w:r w:rsidRPr="00FB63D9">
        <w:rPr>
          <w:rFonts w:ascii="Times New Roman Tj" w:hAnsi="Times New Roman Tj" w:cs="Times New Roman Tj"/>
        </w:rPr>
        <w:t>аст</w:t>
      </w:r>
      <w:r>
        <w:rPr>
          <w:rFonts w:ascii="Times New Roman Tj" w:hAnsi="Times New Roman Tj"/>
        </w:rPr>
        <w:t>?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>хислати комили шахсият</w:t>
      </w:r>
      <w:r>
        <w:rPr>
          <w:rFonts w:ascii="Times New Roman Tj" w:hAnsi="Times New Roman 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 xml:space="preserve">эътирофи </w:t>
      </w:r>
      <w:r w:rsidRPr="00FB63D9">
        <w:rPr>
          <w:rFonts w:ascii="Cambria" w:hAnsi="Cambria" w:cs="Cambria"/>
        </w:rPr>
        <w:t>ҷ</w:t>
      </w:r>
      <w:r w:rsidRPr="00FB63D9">
        <w:rPr>
          <w:rFonts w:ascii="Times New Roman Tj" w:hAnsi="Times New Roman Tj" w:cs="Times New Roman Tj"/>
        </w:rPr>
        <w:t>омеа</w:t>
      </w:r>
      <w:r w:rsidRPr="00FB63D9">
        <w:rPr>
          <w:rFonts w:ascii="Times New Roman Tj" w:hAnsi="Times New Roman Tj"/>
        </w:rPr>
        <w:t xml:space="preserve">, </w:t>
      </w:r>
      <w:r w:rsidRPr="00FB63D9">
        <w:rPr>
          <w:rFonts w:ascii="Times New Roman Tj" w:hAnsi="Times New Roman Tj" w:cs="Times New Roman Tj"/>
        </w:rPr>
        <w:t>э</w:t>
      </w:r>
      <w:r w:rsidRPr="00FB63D9">
        <w:rPr>
          <w:rFonts w:ascii="Cambria" w:hAnsi="Cambria" w:cs="Cambria"/>
        </w:rPr>
        <w:t>ҳ</w:t>
      </w:r>
      <w:r w:rsidRPr="00FB63D9">
        <w:rPr>
          <w:rFonts w:ascii="Times New Roman Tj" w:hAnsi="Times New Roman Tj" w:cs="Times New Roman Tj"/>
        </w:rPr>
        <w:t>тиром</w:t>
      </w:r>
      <w:r w:rsidRPr="00FB63D9">
        <w:rPr>
          <w:rFonts w:ascii="Times New Roman Tj" w:hAnsi="Times New Roman Tj"/>
        </w:rPr>
        <w:t xml:space="preserve"> </w:t>
      </w:r>
      <w:r w:rsidRPr="00FB63D9">
        <w:rPr>
          <w:rFonts w:ascii="Times New Roman Tj" w:hAnsi="Times New Roman Tj" w:cs="Times New Roman Tj"/>
        </w:rPr>
        <w:t>аз</w:t>
      </w:r>
      <w:r w:rsidRPr="00FB63D9">
        <w:rPr>
          <w:rFonts w:ascii="Times New Roman Tj" w:hAnsi="Times New Roman Tj"/>
        </w:rPr>
        <w:t xml:space="preserve"> </w:t>
      </w:r>
      <w:r w:rsidRPr="00FB63D9">
        <w:rPr>
          <w:rFonts w:ascii="Cambria" w:hAnsi="Cambria" w:cs="Cambria"/>
        </w:rPr>
        <w:t>ҷ</w:t>
      </w:r>
      <w:r w:rsidRPr="00FB63D9">
        <w:rPr>
          <w:rFonts w:ascii="Times New Roman Tj" w:hAnsi="Times New Roman Tj" w:cs="Times New Roman Tj"/>
        </w:rPr>
        <w:t>ониби</w:t>
      </w:r>
      <w:r w:rsidRPr="00FB63D9">
        <w:rPr>
          <w:rFonts w:ascii="Times New Roman Tj" w:hAnsi="Times New Roman Tj"/>
        </w:rPr>
        <w:t xml:space="preserve"> </w:t>
      </w:r>
      <w:r w:rsidRPr="00FB63D9">
        <w:rPr>
          <w:rFonts w:ascii="Times New Roman Tj" w:hAnsi="Times New Roman Tj" w:cs="Times New Roman Tj"/>
        </w:rPr>
        <w:t>дигарон</w:t>
      </w:r>
      <w:r>
        <w:rPr>
          <w:rFonts w:ascii="Times New Roman Tj" w:hAnsi="Times New Roman 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 xml:space="preserve">зиндагии пурсамар, бештар истифода бурдани </w:t>
      </w:r>
      <w:r w:rsidRPr="00FB63D9">
        <w:rPr>
          <w:rFonts w:ascii="Times New Roman Tj" w:hAnsi="Times New Roman Tj"/>
          <w:lang w:val="tg-Cyrl-TJ"/>
        </w:rPr>
        <w:t>имкони</w:t>
      </w:r>
      <w:r w:rsidRPr="00FB63D9">
        <w:rPr>
          <w:rFonts w:ascii="Times New Roman Tj" w:hAnsi="Times New Roman Tj"/>
        </w:rPr>
        <w:t>ят</w:t>
      </w:r>
      <w:r w:rsidRPr="00FB63D9">
        <w:rPr>
          <w:rFonts w:ascii="Cambria" w:hAnsi="Cambria" w:cs="Cambria"/>
        </w:rPr>
        <w:t>ҳ</w:t>
      </w:r>
      <w:r w:rsidRPr="00FB63D9">
        <w:rPr>
          <w:rFonts w:ascii="Times New Roman Tj" w:hAnsi="Times New Roman Tj" w:cs="Times New Roman Tj"/>
        </w:rPr>
        <w:t>о</w:t>
      </w:r>
      <w:r w:rsidRPr="00FB63D9">
        <w:rPr>
          <w:rFonts w:ascii="Times New Roman Tj" w:hAnsi="Times New Roman Tj"/>
          <w:lang w:val="tg-Cyrl-TJ"/>
        </w:rPr>
        <w:t xml:space="preserve">, </w:t>
      </w:r>
      <w:r w:rsidRPr="00FB63D9">
        <w:rPr>
          <w:rFonts w:ascii="Cambria" w:hAnsi="Cambria" w:cs="Cambria"/>
          <w:lang w:val="tg-Cyrl-TJ"/>
        </w:rPr>
        <w:t>қ</w:t>
      </w:r>
      <w:r w:rsidRPr="00FB63D9">
        <w:rPr>
          <w:rFonts w:ascii="Times New Roman Tj" w:hAnsi="Times New Roman Tj" w:cs="Times New Roman Tj"/>
          <w:lang w:val="tg-Cyrl-TJ"/>
        </w:rPr>
        <w:t>увва</w:t>
      </w:r>
      <w:r w:rsidRPr="00FB63D9">
        <w:rPr>
          <w:rFonts w:ascii="Times New Roman Tj" w:hAnsi="Times New Roman Tj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lang w:val="tg-Cyrl-TJ"/>
        </w:rPr>
        <w:t>ва</w:t>
      </w:r>
      <w:r w:rsidRPr="00FB63D9">
        <w:rPr>
          <w:rFonts w:ascii="Times New Roman Tj" w:hAnsi="Times New Roman Tj"/>
          <w:lang w:val="tg-Cyrl-TJ"/>
        </w:rPr>
        <w:t xml:space="preserve"> </w:t>
      </w:r>
      <w:r w:rsidRPr="00FB63D9">
        <w:rPr>
          <w:rFonts w:ascii="Cambria" w:hAnsi="Cambria" w:cs="Cambria"/>
          <w:lang w:val="tg-Cyrl-TJ"/>
        </w:rPr>
        <w:t>қ</w:t>
      </w:r>
      <w:r w:rsidRPr="00FB63D9">
        <w:rPr>
          <w:rFonts w:ascii="Times New Roman Tj" w:hAnsi="Times New Roman Tj" w:cs="Times New Roman Tj"/>
          <w:lang w:val="tg-Cyrl-TJ"/>
        </w:rPr>
        <w:t>обилият</w:t>
      </w:r>
      <w:r w:rsidRPr="00FB63D9">
        <w:rPr>
          <w:rFonts w:ascii="Cambria" w:hAnsi="Cambria" w:cs="Cambria"/>
          <w:lang w:val="tg-Cyrl-TJ"/>
        </w:rPr>
        <w:t>ҳ</w:t>
      </w:r>
      <w:r w:rsidRPr="00FB63D9">
        <w:rPr>
          <w:rFonts w:ascii="Times New Roman Tj" w:hAnsi="Times New Roman Tj" w:cs="Times New Roman Tj"/>
          <w:lang w:val="tg-Cyrl-TJ"/>
        </w:rPr>
        <w:t>о</w:t>
      </w:r>
      <w:r>
        <w:rPr>
          <w:rFonts w:ascii="Times New Roman Tj" w:hAnsi="Times New Roman Tj"/>
        </w:rPr>
        <w:t>;</w:t>
      </w:r>
    </w:p>
    <w:p w:rsidR="0078377D" w:rsidRDefault="0078377D" w:rsidP="00FB63D9">
      <w:pPr>
        <w:pStyle w:val="NormalWeb"/>
        <w:spacing w:before="0" w:beforeAutospacing="0" w:after="0" w:afterAutospacing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B63D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B63D9">
        <w:rPr>
          <w:rFonts w:ascii="Times New Roman Tj" w:hAnsi="Times New Roman Tj"/>
        </w:rPr>
        <w:t>дарки дурусти сифат</w:t>
      </w:r>
      <w:r w:rsidRPr="00FB63D9">
        <w:rPr>
          <w:rFonts w:ascii="Cambria" w:hAnsi="Cambria" w:cs="Cambria"/>
        </w:rPr>
        <w:t>ҳ</w:t>
      </w:r>
      <w:r w:rsidRPr="00FB63D9">
        <w:rPr>
          <w:rFonts w:ascii="Times New Roman Tj" w:hAnsi="Times New Roman Tj" w:cs="Times New Roman Tj"/>
        </w:rPr>
        <w:t>о</w:t>
      </w:r>
      <w:r w:rsidRPr="00FB63D9">
        <w:rPr>
          <w:rFonts w:ascii="Times New Roman Tj" w:hAnsi="Times New Roman Tj"/>
        </w:rPr>
        <w:t xml:space="preserve"> </w:t>
      </w:r>
      <w:r w:rsidRPr="00FB63D9">
        <w:rPr>
          <w:rFonts w:ascii="Times New Roman Tj" w:hAnsi="Times New Roman Tj" w:cs="Times New Roman Tj"/>
        </w:rPr>
        <w:t>ва</w:t>
      </w:r>
      <w:r w:rsidRPr="00FB63D9">
        <w:rPr>
          <w:rFonts w:ascii="Times New Roman Tj" w:hAnsi="Times New Roman Tj"/>
        </w:rPr>
        <w:t xml:space="preserve"> </w:t>
      </w:r>
      <w:r w:rsidRPr="00FB63D9">
        <w:rPr>
          <w:rFonts w:ascii="Cambria" w:hAnsi="Cambria" w:cs="Cambria"/>
        </w:rPr>
        <w:t>қ</w:t>
      </w:r>
      <w:r w:rsidRPr="00FB63D9">
        <w:rPr>
          <w:rFonts w:ascii="Times New Roman Tj" w:hAnsi="Times New Roman Tj" w:cs="Times New Roman Tj"/>
        </w:rPr>
        <w:t>обилият</w:t>
      </w:r>
      <w:r w:rsidRPr="00FB63D9">
        <w:rPr>
          <w:rFonts w:ascii="Cambria" w:hAnsi="Cambria" w:cs="Cambria"/>
        </w:rPr>
        <w:t>ҳ</w:t>
      </w:r>
      <w:r w:rsidRPr="00FB63D9">
        <w:rPr>
          <w:rFonts w:ascii="Times New Roman Tj" w:hAnsi="Times New Roman Tj" w:cs="Times New Roman Tj"/>
        </w:rPr>
        <w:t>ои</w:t>
      </w:r>
      <w:r w:rsidRPr="00FB63D9">
        <w:rPr>
          <w:rFonts w:ascii="Times New Roman Tj" w:hAnsi="Times New Roman Tj"/>
        </w:rPr>
        <w:t xml:space="preserve"> </w:t>
      </w:r>
      <w:r w:rsidRPr="00FB63D9">
        <w:rPr>
          <w:rFonts w:ascii="Times New Roman Tj" w:hAnsi="Times New Roman Tj" w:cs="Times New Roman Tj"/>
        </w:rPr>
        <w:t>худ</w:t>
      </w:r>
      <w:r>
        <w:rPr>
          <w:rFonts w:ascii="Times New Roman Tj" w:hAnsi="Times New Roman Tj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навоварона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4.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Асосгузори акмеология кист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Ананев Б.Г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Ломов Б.Ф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Рибников Н.А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И.В.Освал</w:t>
      </w:r>
      <w:r>
        <w:rPr>
          <w:rFonts w:ascii="Times New Roman Tj" w:hAnsi="Times New Roman Tj"/>
          <w:sz w:val="24"/>
          <w:szCs w:val="24"/>
        </w:rPr>
        <w:t>д;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А.А.Бодалева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5.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«Акме» чист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тан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ла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заи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расидан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ав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аёти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инсон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мебошад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ин 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устувори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аноатмандии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субъект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дастовард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ояш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мебошад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ин мар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илаи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бисёр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анба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ти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т</w:t>
      </w:r>
      <w:r w:rsidRPr="00FB63D9">
        <w:rPr>
          <w:rFonts w:ascii="Cambria" w:hAnsi="Cambria" w:cs="Cambria"/>
          <w:sz w:val="24"/>
          <w:szCs w:val="24"/>
          <w:lang w:val="tg-Cyrl-TJ"/>
        </w:rPr>
        <w:t>ӯ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лони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аёти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инсон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принсип</w:t>
      </w:r>
      <w:r w:rsidRPr="00FB63D9">
        <w:rPr>
          <w:rFonts w:ascii="Times New Roman Tj" w:hAnsi="Times New Roman Tj"/>
          <w:sz w:val="24"/>
          <w:szCs w:val="24"/>
          <w:lang w:val="tg-Cyrl-TJ"/>
        </w:rPr>
        <w:t>и мураккаб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суботкор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расидан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адаф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6.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Категорияи асосие, ки маф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уми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акмеологияро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бораи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шахс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тавсиф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мекунад</w:t>
      </w:r>
      <w:r w:rsidRPr="00FB63D9">
        <w:rPr>
          <w:rFonts w:ascii="Times New Roman Tj" w:hAnsi="Times New Roman Tj"/>
          <w:sz w:val="24"/>
          <w:szCs w:val="24"/>
          <w:lang w:val="tg-Cyrl-TJ"/>
        </w:rPr>
        <w:t>, кадом аст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камолот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э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одкор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шуур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интеллект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(инкишоф</w:t>
      </w:r>
      <w:r>
        <w:rPr>
          <w:rFonts w:ascii="Times New Roman Tj" w:hAnsi="Times New Roman Tj"/>
          <w:sz w:val="24"/>
          <w:szCs w:val="24"/>
          <w:lang w:val="tg-Cyrl-TJ"/>
        </w:rPr>
        <w:t>);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характер</w:t>
      </w:r>
      <w:r w:rsidRPr="00FB63D9">
        <w:rPr>
          <w:rFonts w:ascii="Times New Roman Tj" w:hAnsi="Times New Roman Tj"/>
          <w:sz w:val="24"/>
          <w:szCs w:val="24"/>
          <w:lang w:val="tg-Cyrl-TJ"/>
        </w:rPr>
        <w:t>, хусусият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7.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Мар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ила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пайдоиши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акмеологияро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нишон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ди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номинал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илм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тад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от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амал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назарияв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sz w:val="24"/>
          <w:szCs w:val="24"/>
          <w:lang w:val="tg-Cyrl-TJ"/>
        </w:rPr>
        <w:t>8.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Акмеология 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амчун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илм та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сим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мешавад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: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</w:t>
      </w:r>
      <w:r w:rsidRPr="00FB63D9">
        <w:rPr>
          <w:rFonts w:ascii="Times New Roman Tj" w:hAnsi="Times New Roman Tj"/>
          <w:sz w:val="24"/>
          <w:szCs w:val="24"/>
          <w:lang w:val="tg-Cyrl-TJ"/>
        </w:rPr>
        <w:t>яи калонсолон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класси</w:t>
      </w:r>
      <w:r w:rsidRPr="00FB63D9">
        <w:rPr>
          <w:rFonts w:ascii="Times New Roman Tj" w:hAnsi="Times New Roman Tj"/>
          <w:sz w:val="24"/>
          <w:szCs w:val="24"/>
          <w:lang w:val="tg-Cyrl-TJ"/>
        </w:rPr>
        <w:t>к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фундаментал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(асос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);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амал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инноватсион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(навоварона</w:t>
      </w:r>
      <w:r>
        <w:rPr>
          <w:rFonts w:ascii="Times New Roman Tj" w:hAnsi="Times New Roman Tj"/>
          <w:sz w:val="24"/>
          <w:szCs w:val="24"/>
          <w:lang w:val="tg-Cyrl-TJ"/>
        </w:rPr>
        <w:t>);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9.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 xml:space="preserve">Акмеология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амчун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илм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расман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кай </w:t>
      </w:r>
      <w:r w:rsidRPr="00FB63D9">
        <w:rPr>
          <w:rFonts w:ascii="Times New Roman Tj" w:hAnsi="Times New Roman Tj"/>
          <w:sz w:val="24"/>
          <w:szCs w:val="24"/>
        </w:rPr>
        <w:t xml:space="preserve">ба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айд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гирифта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шудааст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соли 1987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соли 1991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соли 1995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соли 1999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  <w:lang w:val="tg-Cyrl-TJ"/>
        </w:rPr>
        <w:t xml:space="preserve">соли </w:t>
      </w:r>
      <w:r w:rsidRPr="00FB63D9">
        <w:rPr>
          <w:rFonts w:ascii="Times New Roman Tj" w:hAnsi="Times New Roman Tj"/>
          <w:sz w:val="24"/>
          <w:szCs w:val="24"/>
        </w:rPr>
        <w:t>2002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10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Шарт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илм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- табиии пайдоиши акмеологияро к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пешни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кардааст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Ф.Галтон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И.В.Освалд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А.А.Бодалева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Ананьева Б.Г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>) Ломова Б.Ф;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11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Принсип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асосии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акмеология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кадом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оянд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принсипи мураккаб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устувор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детерминизм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касбият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амалия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12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Самт</w:t>
      </w:r>
      <w:r w:rsidRPr="00FB63D9">
        <w:rPr>
          <w:rFonts w:ascii="Times New Roman Tj" w:hAnsi="Times New Roman Tj"/>
          <w:sz w:val="24"/>
          <w:szCs w:val="24"/>
          <w:lang w:val="tg-Cyrl-TJ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илмии акмеология дар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кадом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анба</w:t>
      </w:r>
      <w:r w:rsidRPr="00FB63D9">
        <w:rPr>
          <w:rFonts w:ascii="Times New Roman Tj" w:hAnsi="Times New Roman Tj"/>
          <w:sz w:val="24"/>
          <w:szCs w:val="24"/>
        </w:rPr>
        <w:t xml:space="preserve"> зо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мешавад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онтолог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равон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методолог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амал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назарияв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13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Ма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оми акмеология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амчун илм тавассути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онун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о ифода меёбад.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Он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оро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нишон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ди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рушди шахс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касб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худшиносии шахс дар касб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зиддият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ои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актуал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(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ор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ва потенсиал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зиддият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 байни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еият ва потенсиал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худмуайянкунии шахсият дар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амъият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14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Татби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акмеологияи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э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од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чиро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назар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дорад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анба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инноватсионии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мавз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ъ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раванди таълими калонсолон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технология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инноватсион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технологияи иттилоот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технология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коммуникатсион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15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Муносибати акмеолог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системаогенези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фаъолияти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касб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</w:t>
      </w:r>
      <w:r w:rsidRPr="00FB63D9">
        <w:rPr>
          <w:rFonts w:ascii="Times New Roman Tj" w:hAnsi="Times New Roman Tj"/>
          <w:sz w:val="24"/>
          <w:szCs w:val="24"/>
        </w:rPr>
        <w:t>нба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зеринро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мегирад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нобаробар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гетерохронии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пешравии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</w:t>
      </w:r>
      <w:r w:rsidRPr="00FB63D9">
        <w:rPr>
          <w:rFonts w:ascii="Times New Roman Tj" w:hAnsi="Times New Roman Tj"/>
          <w:sz w:val="24"/>
          <w:szCs w:val="24"/>
        </w:rPr>
        <w:t xml:space="preserve">ахс ба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улла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фаъолияти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касб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ивазшавии оптима ва таназзул дар ро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дас</w:t>
      </w:r>
      <w:r w:rsidRPr="00FB63D9">
        <w:rPr>
          <w:rFonts w:ascii="Times New Roman Tj" w:hAnsi="Times New Roman Tj"/>
          <w:sz w:val="24"/>
          <w:szCs w:val="24"/>
        </w:rPr>
        <w:t>т овардани дастовард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баланд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интихоби тарзи инфиродии фаъолияти касб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интихоби траекторияи таълим аз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ониби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озодии интихоби касб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16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Акмеологияи амал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чиро </w:t>
      </w:r>
      <w:r w:rsidRPr="00FB63D9">
        <w:rPr>
          <w:rFonts w:ascii="Times New Roman Tj" w:hAnsi="Times New Roman Tj"/>
          <w:sz w:val="24"/>
          <w:szCs w:val="24"/>
        </w:rPr>
        <w:t>дар бар мегирад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акмеологияи идоракун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акмеологияи э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акмеологияи забоншинос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акмеологияи назарияв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акмеологияи амал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Зерсохтори акмеограммаи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обилият ва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неру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чиро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бар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мегирад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sz w:val="24"/>
          <w:szCs w:val="24"/>
          <w:lang w:val="tg-Cyrl-TJ"/>
        </w:rPr>
        <w:t>арзёбии истеъдод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0C1C0E">
        <w:rPr>
          <w:rFonts w:ascii="Cambria" w:hAnsi="Cambria" w:cs="Cambria"/>
          <w:sz w:val="24"/>
          <w:szCs w:val="24"/>
          <w:lang w:val="tg-Cyrl-TJ"/>
        </w:rPr>
        <w:t>қ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обилият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беназир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sz w:val="24"/>
          <w:szCs w:val="24"/>
          <w:lang w:val="tg-Cyrl-TJ"/>
        </w:rPr>
        <w:t>на</w:t>
      </w:r>
      <w:r w:rsidRPr="000C1C0E">
        <w:rPr>
          <w:rFonts w:ascii="Cambria" w:hAnsi="Cambria" w:cs="Cambria"/>
          <w:sz w:val="24"/>
          <w:szCs w:val="24"/>
          <w:lang w:val="tg-Cyrl-TJ"/>
        </w:rPr>
        <w:t>қ</w:t>
      </w:r>
      <w:r w:rsidRPr="000C1C0E">
        <w:rPr>
          <w:rFonts w:ascii="Times New Roman Tj" w:hAnsi="Times New Roman Tj"/>
          <w:sz w:val="24"/>
          <w:szCs w:val="24"/>
          <w:lang w:val="tg-Cyrl-TJ"/>
        </w:rPr>
        <w:t>ша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sz w:val="24"/>
          <w:szCs w:val="24"/>
          <w:lang w:val="tg-Cyrl-TJ"/>
        </w:rPr>
        <w:t>о ва орзу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sz w:val="24"/>
          <w:szCs w:val="24"/>
          <w:lang w:val="tg-Cyrl-TJ"/>
        </w:rPr>
        <w:t>ои шахс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худшиносии фард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ошкоро будани шахсият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18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Усули асосие, ки ба ом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 xml:space="preserve">зиши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онун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инкишофи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бо ро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 моделсозии шарт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он асос ёфтааст, кадом ас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стратегияи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рибавии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тад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буридани синну 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Таркибии худи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худи идеал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инкишофи мутаносиби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узъ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Худ-худии афсонав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–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оянда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инкишофи мутаносиби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узъ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Худ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–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потенсиал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Худ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–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е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0C1C0E">
        <w:rPr>
          <w:rFonts w:ascii="Times New Roman Tj" w:hAnsi="Times New Roman Tj"/>
          <w:sz w:val="24"/>
          <w:szCs w:val="24"/>
          <w:lang w:val="tg-Cyrl-TJ"/>
        </w:rPr>
        <w:t>19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C1C0E">
        <w:rPr>
          <w:rFonts w:ascii="Times New Roman Tj" w:hAnsi="Times New Roman Tj"/>
          <w:sz w:val="24"/>
          <w:szCs w:val="24"/>
          <w:lang w:val="tg-Cyrl-TJ"/>
        </w:rPr>
        <w:t>Хусусият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умум</w:t>
      </w:r>
      <w:r w:rsidRPr="000C1C0E">
        <w:rPr>
          <w:rFonts w:ascii="Cambria" w:hAnsi="Cambria" w:cs="Cambria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мушаххаси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шакл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акмеолог</w:t>
      </w:r>
      <w:r w:rsidRPr="000C1C0E">
        <w:rPr>
          <w:rFonts w:ascii="Cambria" w:hAnsi="Cambria" w:cs="Cambria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та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ияи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техноло</w:t>
      </w:r>
      <w:r w:rsidRPr="000C1C0E">
        <w:rPr>
          <w:rFonts w:ascii="Times New Roman Tj" w:hAnsi="Times New Roman Tj"/>
          <w:sz w:val="24"/>
          <w:szCs w:val="24"/>
          <w:lang w:val="tg-Cyrl-TJ"/>
        </w:rPr>
        <w:t>гия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фаъолияти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касб</w:t>
      </w:r>
      <w:r w:rsidRPr="000C1C0E">
        <w:rPr>
          <w:rFonts w:ascii="Cambria" w:hAnsi="Cambria" w:cs="Cambria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ин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оянд</w:t>
      </w:r>
      <w:r w:rsidRPr="000C1C0E">
        <w:rPr>
          <w:rFonts w:ascii="Times New Roman Tj" w:hAnsi="Times New Roman Tj"/>
          <w:sz w:val="24"/>
          <w:szCs w:val="24"/>
          <w:lang w:val="tg-Cyrl-TJ"/>
        </w:rPr>
        <w:t>: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sz w:val="24"/>
          <w:szCs w:val="24"/>
          <w:lang w:val="tg-Cyrl-TJ"/>
        </w:rPr>
        <w:t>пешг</w:t>
      </w:r>
      <w:r w:rsidRPr="000C1C0E">
        <w:rPr>
          <w:rFonts w:ascii="Cambria" w:hAnsi="Cambria" w:cs="Cambria"/>
          <w:sz w:val="24"/>
          <w:szCs w:val="24"/>
          <w:lang w:val="tg-Cyrl-TJ"/>
        </w:rPr>
        <w:t>ӯӣ</w:t>
      </w:r>
      <w:r w:rsidRPr="000C1C0E">
        <w:rPr>
          <w:rFonts w:ascii="Times New Roman Tj" w:hAnsi="Times New Roman Tj"/>
          <w:sz w:val="24"/>
          <w:szCs w:val="24"/>
          <w:lang w:val="tg-Cyrl-TJ"/>
        </w:rPr>
        <w:t>, ташхис</w:t>
      </w:r>
      <w:r w:rsidRPr="000C1C0E">
        <w:rPr>
          <w:rFonts w:ascii="Cambria" w:hAnsi="Cambria" w:cs="Cambria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sz w:val="24"/>
          <w:szCs w:val="24"/>
          <w:lang w:val="tg-Cyrl-TJ"/>
        </w:rPr>
        <w:t>, татби</w:t>
      </w:r>
      <w:r w:rsidRPr="000C1C0E">
        <w:rPr>
          <w:rFonts w:ascii="Cambria" w:hAnsi="Cambria" w:cs="Cambria"/>
          <w:sz w:val="24"/>
          <w:szCs w:val="24"/>
          <w:lang w:val="tg-Cyrl-TJ"/>
        </w:rPr>
        <w:t>қӣ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sz w:val="24"/>
          <w:szCs w:val="24"/>
          <w:lang w:val="tg-Cyrl-TJ"/>
        </w:rPr>
        <w:t>равон</w:t>
      </w:r>
      <w:r w:rsidRPr="000C1C0E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танзимкунанда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муошират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иттилоот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20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Меъёри камолот аз гуфтаи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 xml:space="preserve">Б.Г. Ананев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камолоти ша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рванд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камолоти равон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камолоти ме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нат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камолоти соматик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камолоти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исмон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21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 xml:space="preserve">Шахси аз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баркамол кист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шахсе, ки ма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са</w:t>
      </w:r>
      <w:r w:rsidRPr="00FB63D9">
        <w:rPr>
          <w:rFonts w:ascii="Times New Roman Tj" w:hAnsi="Times New Roman Tj"/>
          <w:sz w:val="24"/>
          <w:szCs w:val="24"/>
        </w:rPr>
        <w:t>днок аз болои худ кор мекунад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шахсе, ки мав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еи фаъоли зиндаг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хиради дуняв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дорад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шахсияти мураккаб, кушода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  <w:r w:rsidRPr="00FB63D9">
        <w:rPr>
          <w:rFonts w:ascii="Times New Roman Tj" w:hAnsi="Times New Roman Tj"/>
          <w:sz w:val="24"/>
          <w:szCs w:val="24"/>
        </w:rPr>
        <w:t xml:space="preserve"> ма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саднок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шахсияти худ инкишофёбанда, ки барои идеал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шахсияти муошират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22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 xml:space="preserve">Таснифи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муносибат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  <w:lang w:val="tg-Cyrl-TJ"/>
        </w:rPr>
        <w:t>ро</w:t>
      </w:r>
      <w:r w:rsidRPr="00FB63D9">
        <w:rPr>
          <w:rFonts w:ascii="Times New Roman Tj" w:hAnsi="Times New Roman Tj"/>
          <w:sz w:val="24"/>
          <w:szCs w:val="24"/>
        </w:rPr>
        <w:t xml:space="preserve"> аз р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идаи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 xml:space="preserve">А.Г. Асмолов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муайян намоед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танзимоти амалиёт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иншооти устувор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танзимоти ма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саднок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маъно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принсип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назарияв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23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Худшиносии исте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сол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кадом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ташаккулёфтаи худба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оди</w:t>
      </w:r>
      <w:r w:rsidRPr="00FB63D9">
        <w:rPr>
          <w:rFonts w:ascii="Cambria" w:hAnsi="Cambria" w:cs="Cambria"/>
          <w:sz w:val="24"/>
          <w:szCs w:val="24"/>
        </w:rPr>
        <w:t>ҳӣ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худтанзимкунии меъёрии рафтор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инкишофи бартаридоштаи «ман реалистам» дар замони хозира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инкишофи мутаносиби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исмат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таркибии худ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худ идеал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инкишофи мутаносиби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узъ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Ман-афсонав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–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Ман </w:t>
      </w:r>
      <w:r w:rsidRPr="00FB63D9">
        <w:rPr>
          <w:rFonts w:ascii="Times New Roman Tj" w:hAnsi="Times New Roman Tj"/>
          <w:sz w:val="24"/>
          <w:szCs w:val="24"/>
        </w:rPr>
        <w:t>–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оянда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инкишофи мутаносиби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узъ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>и Ман – потенсиал, Худ –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е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0C1C0E">
        <w:rPr>
          <w:rFonts w:ascii="Times New Roman Tj" w:hAnsi="Times New Roman Tj"/>
          <w:sz w:val="24"/>
          <w:szCs w:val="24"/>
          <w:lang w:val="tg-Cyrl-TJ"/>
        </w:rPr>
        <w:t>24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C1C0E">
        <w:rPr>
          <w:rFonts w:ascii="Times New Roman Tj" w:hAnsi="Times New Roman Tj"/>
          <w:sz w:val="24"/>
          <w:szCs w:val="24"/>
          <w:lang w:val="tg-Cyrl-TJ"/>
        </w:rPr>
        <w:t>Такмили инфирод</w:t>
      </w:r>
      <w:r w:rsidRPr="000C1C0E">
        <w:rPr>
          <w:rFonts w:ascii="Cambria" w:hAnsi="Cambria" w:cs="Cambria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касбии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субъекти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ме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нат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дара</w:t>
      </w:r>
      <w:r w:rsidRPr="000C1C0E">
        <w:rPr>
          <w:rFonts w:ascii="Cambria" w:hAnsi="Cambria" w:cs="Cambria"/>
          <w:sz w:val="24"/>
          <w:szCs w:val="24"/>
          <w:lang w:val="tg-Cyrl-TJ"/>
        </w:rPr>
        <w:t>ҷ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м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утахассис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дар кадом 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олат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/>
          <w:sz w:val="24"/>
          <w:szCs w:val="24"/>
          <w:lang w:val="tg-Cyrl-TJ"/>
        </w:rPr>
        <w:t>имконпазир аст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иши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даст овардани э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тироми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дигарон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тасаввуроти мувофи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бораи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сифат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</w:t>
      </w:r>
      <w:r w:rsidRPr="00FB63D9">
        <w:rPr>
          <w:rFonts w:ascii="Times New Roman Tj" w:hAnsi="Times New Roman Tj"/>
          <w:sz w:val="24"/>
          <w:szCs w:val="24"/>
        </w:rPr>
        <w:t>лият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ху</w:t>
      </w:r>
      <w:r w:rsidRPr="00FB63D9">
        <w:rPr>
          <w:rFonts w:ascii="Times New Roman Tj" w:hAnsi="Times New Roman Tj"/>
          <w:sz w:val="24"/>
          <w:szCs w:val="24"/>
        </w:rPr>
        <w:t>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иши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ноил</w:t>
      </w:r>
      <w:r w:rsidRPr="00FB63D9">
        <w:rPr>
          <w:rFonts w:ascii="Times New Roman Tj" w:hAnsi="Times New Roman Tj"/>
          <w:sz w:val="24"/>
          <w:szCs w:val="24"/>
        </w:rPr>
        <w:t xml:space="preserve"> шудан ба худшиносии исте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сол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майли ба даст овардани сарвати модд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хохиши ноил шудан ба дара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аи баланди маълумот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25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Дара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</w:t>
      </w:r>
      <w:r w:rsidRPr="00FB63D9">
        <w:rPr>
          <w:rFonts w:ascii="Times New Roman Tj" w:hAnsi="Times New Roman Tj"/>
          <w:sz w:val="24"/>
          <w:szCs w:val="24"/>
        </w:rPr>
        <w:t>и худшинос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аз р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 w:cs="Times New Roman Tj"/>
          <w:sz w:val="24"/>
          <w:szCs w:val="24"/>
        </w:rPr>
        <w:t>Чеснокова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кадом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худро бо дигарон му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оиса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кардан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оди</w:t>
      </w:r>
      <w:r w:rsidRPr="00FB63D9">
        <w:rPr>
          <w:rFonts w:ascii="Cambria" w:hAnsi="Cambria" w:cs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худташхис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худмушо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ида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интроверсия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26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ила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(</w:t>
      </w:r>
      <w:r w:rsidRPr="00FB63D9">
        <w:rPr>
          <w:rFonts w:ascii="Times New Roman Tj" w:hAnsi="Times New Roman Tj" w:cs="Times New Roman Tj"/>
          <w:sz w:val="24"/>
          <w:szCs w:val="24"/>
        </w:rPr>
        <w:t>элемент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 w:cs="Times New Roman Tj"/>
          <w:sz w:val="24"/>
          <w:szCs w:val="24"/>
        </w:rPr>
        <w:t>асосии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алгоритми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машварати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</w:t>
      </w:r>
      <w:r w:rsidRPr="00FB63D9">
        <w:rPr>
          <w:rFonts w:ascii="Times New Roman Tj" w:hAnsi="Times New Roman Tj"/>
          <w:sz w:val="24"/>
          <w:szCs w:val="24"/>
        </w:rPr>
        <w:t>фиродии психолог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акмеолог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чандтоанд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A</w:t>
      </w:r>
      <w:r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</w:t>
      </w:r>
      <w:r w:rsidRPr="00FB63D9">
        <w:rPr>
          <w:rFonts w:ascii="Cambria" w:hAnsi="Cambria" w:cs="Cambria"/>
          <w:sz w:val="24"/>
          <w:szCs w:val="24"/>
        </w:rPr>
        <w:t>ҳ</w:t>
      </w:r>
      <w:r>
        <w:rPr>
          <w:rFonts w:ascii="Times New Roman Tj" w:hAnsi="Times New Roman Tj"/>
          <w:sz w:val="24"/>
          <w:szCs w:val="24"/>
          <w:lang w:val="en-US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B</w:t>
      </w:r>
      <w:r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en-US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C</w:t>
      </w:r>
      <w:r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бист</w:t>
      </w:r>
      <w:r>
        <w:rPr>
          <w:rFonts w:ascii="Times New Roman Tj" w:hAnsi="Times New Roman Tj"/>
          <w:sz w:val="24"/>
          <w:szCs w:val="24"/>
          <w:lang w:val="en-US"/>
        </w:rPr>
        <w:t>;</w:t>
      </w:r>
    </w:p>
    <w:p w:rsidR="0078377D" w:rsidRPr="00D14E5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14E5F"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D</w:t>
      </w:r>
      <w:r w:rsidRPr="00D14E5F"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чил</w:t>
      </w:r>
      <w:r w:rsidRPr="00D14E5F"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14E5F"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E</w:t>
      </w:r>
      <w:r w:rsidRPr="00D14E5F"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пан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Cambria" w:hAnsi="Cambria" w:cs="Cambria"/>
          <w:sz w:val="24"/>
          <w:szCs w:val="24"/>
        </w:rPr>
        <w:t>ҳ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D14E5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14E5F">
        <w:rPr>
          <w:rFonts w:ascii="Times New Roman Tj" w:hAnsi="Times New Roman Tj"/>
          <w:sz w:val="24"/>
          <w:szCs w:val="24"/>
        </w:rPr>
        <w:t>@27.</w:t>
      </w:r>
    </w:p>
    <w:p w:rsidR="0078377D" w:rsidRPr="00D14E5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Худшинос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D14E5F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амчун</w:t>
      </w:r>
      <w:r w:rsidRPr="00D14E5F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раванд</w:t>
      </w:r>
      <w:r w:rsidRPr="00D14E5F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Times New Roman Tj" w:hAnsi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оро</w:t>
      </w:r>
      <w:r w:rsidRPr="00D14E5F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дар</w:t>
      </w:r>
      <w:r w:rsidRPr="00D14E5F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бар</w:t>
      </w:r>
      <w:r w:rsidRPr="00D14E5F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мегирад</w:t>
      </w:r>
      <w:r w:rsidRPr="00D14E5F">
        <w:rPr>
          <w:rFonts w:ascii="Times New Roman Tj" w:hAnsi="Times New Roman Tj"/>
          <w:sz w:val="24"/>
          <w:szCs w:val="24"/>
        </w:rPr>
        <w:t>?</w:t>
      </w:r>
    </w:p>
    <w:p w:rsidR="0078377D" w:rsidRPr="00D14E5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14E5F"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A</w:t>
      </w:r>
      <w:r w:rsidRPr="00D14E5F"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худшинос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D14E5F">
        <w:rPr>
          <w:rFonts w:ascii="Times New Roman Tj" w:hAnsi="Times New Roman Tj"/>
          <w:sz w:val="24"/>
          <w:szCs w:val="24"/>
        </w:rPr>
        <w:t>;</w:t>
      </w:r>
    </w:p>
    <w:p w:rsidR="0078377D" w:rsidRPr="00D14E5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14E5F"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B</w:t>
      </w:r>
      <w:r w:rsidRPr="00D14E5F"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оди</w:t>
      </w:r>
      <w:r w:rsidRPr="00FB63D9">
        <w:rPr>
          <w:rFonts w:ascii="Cambria" w:hAnsi="Cambria" w:cs="Cambria"/>
          <w:sz w:val="24"/>
          <w:szCs w:val="24"/>
        </w:rPr>
        <w:t>ҳӣ</w:t>
      </w:r>
      <w:r w:rsidRPr="00D14E5F">
        <w:rPr>
          <w:rFonts w:ascii="Times New Roman Tj" w:hAnsi="Times New Roman Tj"/>
          <w:sz w:val="24"/>
          <w:szCs w:val="24"/>
        </w:rPr>
        <w:t>;</w:t>
      </w:r>
    </w:p>
    <w:p w:rsidR="0078377D" w:rsidRPr="00D14E5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14E5F"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C</w:t>
      </w:r>
      <w:r w:rsidRPr="00D14E5F"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худташхис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D14E5F"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14E5F"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D</w:t>
      </w:r>
      <w:r w:rsidRPr="00D14E5F"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худмушо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ида</w:t>
      </w:r>
      <w:r w:rsidRPr="00D14E5F"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14E5F"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E</w:t>
      </w:r>
      <w:r w:rsidRPr="00D14E5F"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экстраверсия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D14E5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14E5F">
        <w:rPr>
          <w:rFonts w:ascii="Times New Roman Tj" w:hAnsi="Times New Roman Tj"/>
          <w:sz w:val="24"/>
          <w:szCs w:val="24"/>
        </w:rPr>
        <w:t>@28.</w:t>
      </w:r>
    </w:p>
    <w:p w:rsidR="0078377D" w:rsidRPr="00D14E5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Аломат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</w:t>
      </w:r>
      <w:r w:rsidRPr="00D14E5F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инкишоф</w:t>
      </w:r>
      <w:r w:rsidRPr="00D14E5F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аз</w:t>
      </w:r>
      <w:r w:rsidRPr="00D14E5F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р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D14E5F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гуфтаи </w:t>
      </w:r>
      <w:r w:rsidRPr="00FB63D9">
        <w:rPr>
          <w:rFonts w:ascii="Times New Roman Tj" w:hAnsi="Times New Roman Tj"/>
          <w:sz w:val="24"/>
          <w:szCs w:val="24"/>
        </w:rPr>
        <w:t>Л</w:t>
      </w:r>
      <w:r w:rsidRPr="00D14E5F"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>С</w:t>
      </w:r>
      <w:r w:rsidRPr="00D14E5F">
        <w:rPr>
          <w:rFonts w:ascii="Times New Roman Tj" w:hAnsi="Times New Roman Tj"/>
          <w:sz w:val="24"/>
          <w:szCs w:val="24"/>
        </w:rPr>
        <w:t xml:space="preserve">. </w:t>
      </w:r>
      <w:r w:rsidRPr="00FB63D9">
        <w:rPr>
          <w:rFonts w:ascii="Times New Roman Tj" w:hAnsi="Times New Roman Tj"/>
          <w:sz w:val="24"/>
          <w:szCs w:val="24"/>
        </w:rPr>
        <w:t>Виготский</w:t>
      </w:r>
      <w:r w:rsidRPr="00D14E5F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кадом </w:t>
      </w:r>
      <w:r w:rsidRPr="00FB63D9">
        <w:rPr>
          <w:rFonts w:ascii="Times New Roman Tj" w:hAnsi="Times New Roman Tj"/>
          <w:sz w:val="24"/>
          <w:szCs w:val="24"/>
        </w:rPr>
        <w:t>аст</w:t>
      </w:r>
      <w:r w:rsidRPr="00D14E5F"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пайдоиши унсурхои нав дар тараккиёт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диди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со</w:t>
      </w:r>
      <w:r w:rsidRPr="00FB63D9">
        <w:rPr>
          <w:rFonts w:ascii="Times New Roman Tj" w:hAnsi="Times New Roman Tj"/>
          <w:sz w:val="24"/>
          <w:szCs w:val="24"/>
        </w:rPr>
        <w:t>хтори робита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байни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раванд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вусъати алока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тара</w:t>
      </w:r>
      <w:r w:rsidRPr="00FB63D9">
        <w:rPr>
          <w:rFonts w:ascii="Cambria" w:hAnsi="Cambria" w:cs="Cambria"/>
          <w:sz w:val="24"/>
          <w:szCs w:val="24"/>
        </w:rPr>
        <w:t>ққ</w:t>
      </w:r>
      <w:r w:rsidRPr="00FB63D9">
        <w:rPr>
          <w:rFonts w:ascii="Times New Roman Tj" w:hAnsi="Times New Roman Tj" w:cs="Times New Roman Tj"/>
          <w:sz w:val="24"/>
          <w:szCs w:val="24"/>
        </w:rPr>
        <w:t>иёти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фар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фардикунон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29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имат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баландтарини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нишондод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инкишофи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тафак</w:t>
      </w:r>
      <w:r w:rsidRPr="00FB63D9">
        <w:rPr>
          <w:rFonts w:ascii="Times New Roman Tj" w:hAnsi="Times New Roman Tj"/>
          <w:sz w:val="24"/>
          <w:szCs w:val="24"/>
        </w:rPr>
        <w:t>кур дар кадом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синну сол</w:t>
      </w:r>
      <w:r w:rsidRPr="00FB63D9">
        <w:rPr>
          <w:rFonts w:ascii="Times New Roman Tj" w:hAnsi="Times New Roman Tj"/>
          <w:sz w:val="24"/>
          <w:szCs w:val="24"/>
        </w:rPr>
        <w:t xml:space="preserve"> ба назар мерасанд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20 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23 сола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42 сола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55 сола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38 сола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30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Раванди рушди шахсият бо ч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ало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аманд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бо дастовард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</w:t>
      </w:r>
      <w:r w:rsidRPr="00FB63D9">
        <w:rPr>
          <w:rFonts w:ascii="Times New Roman Tj" w:hAnsi="Times New Roman Tj"/>
          <w:sz w:val="24"/>
          <w:szCs w:val="24"/>
        </w:rPr>
        <w:t>фирод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рибаи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бо худтакмилди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исмон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бо худидоракунии инкишофи протсесси камолоти э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одии мутахассис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хусусияти амалии мутахассиси э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одкор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инкишофи назариявии мутахассис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31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Со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аи илми равоншинос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ки инкишофи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ташаккули шахсиятро дар давоми онтогенези инсон аз таваллуд то марг</w:t>
      </w:r>
      <w:r w:rsidRPr="00FB63D9">
        <w:rPr>
          <w:rFonts w:ascii="Times New Roman Tj" w:hAnsi="Times New Roman Tj"/>
          <w:sz w:val="24"/>
          <w:szCs w:val="24"/>
          <w:lang w:val="tg-Cyrl-TJ"/>
        </w:rPr>
        <w:t>ро</w:t>
      </w:r>
      <w:r w:rsidRPr="00FB63D9">
        <w:rPr>
          <w:rFonts w:ascii="Times New Roman Tj" w:hAnsi="Times New Roman Tj"/>
          <w:sz w:val="24"/>
          <w:szCs w:val="24"/>
        </w:rPr>
        <w:t xml:space="preserve"> меом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зад, нишон ди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ед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синну сол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му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оисав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гносеологияи 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инкишоф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32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Муаллифи 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уми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«фаъолияти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барикунанда»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кист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А.Н. Леонтев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Л, С. Выготский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Б.Г. Ананев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С.Л. Рубинштейн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C9465C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Д.Б. Элконин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33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Муаллифи 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уми «вазъияти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 xml:space="preserve">тимоии рушд»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кист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Л.С. Виготский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Б.Г. Ананев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.Пиаже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Д.Б. Элконин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А.Н. Леонтев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34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Шарти зарурии рушдро нишон ди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ед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амонат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оилав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муошират бо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амсолон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конститутсияи инсон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арзиш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ахло</w:t>
      </w:r>
      <w:r w:rsidRPr="00FB63D9">
        <w:rPr>
          <w:rFonts w:ascii="Cambria" w:hAnsi="Cambria" w:cs="Cambria"/>
          <w:sz w:val="24"/>
          <w:szCs w:val="24"/>
        </w:rPr>
        <w:t>қӣ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35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Раванд ва 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аи азхудкунии шахс ва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диди фаъолонаи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рибаи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ки дар муошират ва фаъолият сурат мегирад кадом 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омеасоз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маориф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таълим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мутоби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шав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0C1C0E">
        <w:rPr>
          <w:rFonts w:ascii="Times New Roman Tj" w:hAnsi="Times New Roman Tj"/>
          <w:sz w:val="24"/>
          <w:szCs w:val="24"/>
          <w:lang w:val="tg-Cyrl-TJ"/>
        </w:rPr>
        <w:t>36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C1C0E">
        <w:rPr>
          <w:rFonts w:ascii="Times New Roman Tj" w:hAnsi="Times New Roman Tj"/>
          <w:sz w:val="24"/>
          <w:szCs w:val="24"/>
          <w:lang w:val="tg-Cyrl-TJ"/>
        </w:rPr>
        <w:t>Принсипи психологияи инкишоф, ки дар он чорч</w:t>
      </w:r>
      <w:r w:rsidRPr="000C1C0E">
        <w:rPr>
          <w:rFonts w:ascii="Cambria" w:hAnsi="Cambria" w:cs="Cambria"/>
          <w:sz w:val="24"/>
          <w:szCs w:val="24"/>
          <w:lang w:val="tg-Cyrl-TJ"/>
        </w:rPr>
        <w:t>ӯ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баи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хронологии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sz w:val="24"/>
          <w:szCs w:val="24"/>
          <w:lang w:val="tg-Cyrl-TJ"/>
        </w:rPr>
        <w:t>ар як синну сол статик</w:t>
      </w:r>
      <w:r w:rsidRPr="000C1C0E">
        <w:rPr>
          <w:rFonts w:ascii="Cambria" w:hAnsi="Cambria" w:cs="Cambria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нест, балки бо таъсири омилхои и</w:t>
      </w:r>
      <w:r w:rsidRPr="000C1C0E">
        <w:rPr>
          <w:rFonts w:ascii="Cambria" w:hAnsi="Cambria" w:cs="Cambria"/>
          <w:sz w:val="24"/>
          <w:szCs w:val="24"/>
          <w:lang w:val="tg-Cyrl-TJ"/>
        </w:rPr>
        <w:t>ҷ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тимоию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таърих</w:t>
      </w:r>
      <w:r w:rsidRPr="000C1C0E">
        <w:rPr>
          <w:rFonts w:ascii="Cambria" w:hAnsi="Cambria" w:cs="Cambria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сохти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0C1C0E">
        <w:rPr>
          <w:rFonts w:ascii="Cambria" w:hAnsi="Cambria" w:cs="Cambria"/>
          <w:sz w:val="24"/>
          <w:szCs w:val="24"/>
          <w:lang w:val="tg-Cyrl-TJ"/>
        </w:rPr>
        <w:t>ҷ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тимоии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Cambria" w:hAnsi="Cambria" w:cs="Cambria"/>
          <w:sz w:val="24"/>
          <w:szCs w:val="24"/>
          <w:lang w:val="tg-Cyrl-TJ"/>
        </w:rPr>
        <w:t>ҷ</w:t>
      </w:r>
      <w:r w:rsidRPr="000C1C0E">
        <w:rPr>
          <w:rFonts w:ascii="Times New Roman Tj" w:hAnsi="Times New Roman Tj"/>
          <w:sz w:val="24"/>
          <w:szCs w:val="24"/>
          <w:lang w:val="tg-Cyrl-TJ"/>
        </w:rPr>
        <w:t>амъият муайян карда мешавад – кадом аст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принсипи таърихии психологияи инкишоф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tabs>
          <w:tab w:val="left" w:pos="750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принтсипи хусусияти эчодии инкишоф;</w:t>
      </w:r>
      <w:r w:rsidRPr="00FB63D9">
        <w:rPr>
          <w:rFonts w:ascii="Times New Roman Tj" w:hAnsi="Times New Roman Tj"/>
          <w:sz w:val="24"/>
          <w:szCs w:val="24"/>
        </w:rPr>
        <w:tab/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принсипи на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ши пешбарандаи контексти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тимоию фар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анг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дар 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принтсипи фаъолияти муштараки муошират хамчун кувваи пешбарандаи инкишофи равон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kern w:val="0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принсипи амплификатсияи инкишоф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37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Системаи муносибат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субъект дар во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>еияти 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>тимо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, ки барои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ар як давраи синну сол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хос, дар та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рибаи 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инъикос ёфта, дар фаъолияти муштарак бо одамони дигар амал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мегардад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, кадом аст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вазъи рушди 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тимо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дара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инкишофи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ало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>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фаъолияти пешбаранда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варами марказии синну сол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фазои 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тимо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38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Шарт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зарурии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рушд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кадом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оянд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амонат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муносибат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оилав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муошират бо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амсолон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конститутсияи инсон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divId w:val="794254449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фаъолияти 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исмон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39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kern w:val="0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Омил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пайдоиши шуур аз р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ида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А.Н. Леонтев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кадом </w:t>
      </w:r>
      <w:r w:rsidRPr="00FB63D9">
        <w:rPr>
          <w:rFonts w:ascii="Times New Roman Tj" w:hAnsi="Times New Roman Tj"/>
          <w:color w:val="333333"/>
          <w:sz w:val="24"/>
          <w:szCs w:val="24"/>
        </w:rPr>
        <w:t>аст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фаъолият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гомеостаз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антропогенез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нут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фикр кардан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40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Тафаккури созанда аз р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</w:t>
      </w:r>
      <w:r w:rsidRPr="00FB63D9">
        <w:rPr>
          <w:rFonts w:ascii="Times New Roman Tj" w:hAnsi="Times New Roman Tj"/>
          <w:color w:val="333333"/>
          <w:sz w:val="24"/>
          <w:szCs w:val="24"/>
        </w:rPr>
        <w:t>.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</w:t>
      </w:r>
      <w:r w:rsidRPr="00FB63D9">
        <w:rPr>
          <w:rFonts w:ascii="Times New Roman Tj" w:hAnsi="Times New Roman Tj"/>
          <w:color w:val="333333"/>
          <w:sz w:val="24"/>
          <w:szCs w:val="24"/>
        </w:rPr>
        <w:t>.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 Брушлинский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кадом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раванди та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лили алтернатива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раванди гузариш аз алтернатив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раванди интихоби алтернатив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раванди таснифи алтернатив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раванди фаъолияти э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од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41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Категорияи психологияи инкишоф, ки фосила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инфиродии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замони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аёти инсонро муайян мекунад ва аз назарияи мушаххаси рушд ва принсипи даврабандии он бармеояд, кадом аст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синну соли равон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мар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ила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б</w:t>
      </w:r>
      <w:r w:rsidRPr="00FB63D9">
        <w:rPr>
          <w:rFonts w:ascii="Cambria" w:hAnsi="Cambria" w:cs="Cambria"/>
          <w:color w:val="333333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рон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синну соли хронолог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давра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42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Механизи ташаккули вазифа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олии равон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аз р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и Л.С. Виготский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ин </w:t>
      </w:r>
      <w:r w:rsidRPr="00FB63D9">
        <w:rPr>
          <w:rFonts w:ascii="Times New Roman Tj" w:hAnsi="Times New Roman Tj"/>
          <w:color w:val="333333"/>
          <w:sz w:val="24"/>
          <w:szCs w:val="24"/>
        </w:rPr>
        <w:t>аст: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азхудкунии аломат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фар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анг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таълим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дохилсоз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та</w:t>
      </w:r>
      <w:r>
        <w:rPr>
          <w:rFonts w:ascii="Cambria" w:hAnsi="Cambria"/>
          <w:color w:val="333333"/>
          <w:sz w:val="24"/>
          <w:szCs w:val="24"/>
          <w:lang w:val="tg-Cyrl-TJ"/>
        </w:rPr>
        <w:t>ҳсил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маориф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43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Вазифаи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алнашуда вобаста ба синну соли давраи барва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>т аз ч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иборат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удокун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исси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гуна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кор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ноумед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инертсия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divId w:val="794254443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фаъолият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44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kern w:val="0"/>
          <w:sz w:val="24"/>
          <w:szCs w:val="24"/>
          <w:lang w:val="tg-Cyrl-TJ"/>
        </w:rPr>
      </w:pP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Илм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е, ки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дар бораи механизм ва шароити ташаккули шаклу навъ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ои гуногуни дониш, маф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ум ва амалиёти маърифат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дар инсон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маълумот меди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гносеологияи генетик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психологияи генетик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психологияи маърифат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психологияи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амал</w:t>
      </w:r>
      <w:r>
        <w:rPr>
          <w:rFonts w:ascii="Times New Roman" w:hAnsi="Times New Roman"/>
          <w:color w:val="333333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психологияи инкишоф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45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Функсия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зе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(</w:t>
      </w:r>
      <w:r w:rsidRPr="00FB63D9">
        <w:rPr>
          <w:rFonts w:ascii="Cambria" w:hAnsi="Cambria" w:cs="Cambria"/>
          <w:color w:val="333333"/>
          <w:sz w:val="24"/>
          <w:szCs w:val="24"/>
        </w:rPr>
        <w:t>ғ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айривербал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кадом </w:t>
      </w:r>
      <w:r w:rsidRPr="00FB63D9">
        <w:rPr>
          <w:rFonts w:ascii="Times New Roman Tj" w:hAnsi="Times New Roman Tj"/>
          <w:color w:val="333333"/>
          <w:sz w:val="24"/>
          <w:szCs w:val="24"/>
        </w:rPr>
        <w:t>синну сол ба назар мерасад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21-22 сола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аз 18 то 20 сола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аз 15 то 17 сола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аз 23 то 25 сола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28-35 сола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46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" w:hAnsi="Times New Roman"/>
          <w:color w:val="333333"/>
          <w:sz w:val="24"/>
          <w:szCs w:val="24"/>
        </w:rPr>
        <w:t>​​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</w:t>
      </w:r>
      <w:r w:rsidRPr="00FB63D9">
        <w:rPr>
          <w:rFonts w:ascii="Times New Roman Tj" w:hAnsi="Times New Roman Tj"/>
          <w:color w:val="333333"/>
          <w:sz w:val="24"/>
          <w:szCs w:val="24"/>
        </w:rPr>
        <w:t>амуд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ангеза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мувофи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ида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</w:rPr>
        <w:t>А.Н. Леонтев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ангеза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маъносоз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ангеза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марказ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ангеза-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авасмандкун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ангеза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пешбаранда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фаъолсоз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>47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>Назарияи инкишофи психик</w:t>
      </w:r>
      <w:r w:rsidRPr="001979E5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>, ки ба идеяи кондитсионии фар</w:t>
      </w:r>
      <w:r w:rsidRPr="001979E5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>ангии инкишофи психикаи инсон, табдили шакл</w:t>
      </w:r>
      <w:r w:rsidRPr="001979E5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1979E5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ои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1979E5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табии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1979E5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ба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1979E5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функсия</w:t>
      </w:r>
      <w:r w:rsidRPr="001979E5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1979E5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ои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1979E5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фар</w:t>
      </w:r>
      <w:r w:rsidRPr="001979E5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1979E5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анг</w:t>
      </w:r>
      <w:r w:rsidRPr="001979E5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1979E5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асос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1979E5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ёфтааст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, </w:t>
      </w:r>
      <w:r w:rsidRPr="001979E5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муайян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1979E5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намоед</w:t>
      </w:r>
      <w:r w:rsidRPr="001979E5">
        <w:rPr>
          <w:rFonts w:ascii="Times New Roman Tj" w:hAnsi="Times New Roman Tj"/>
          <w:color w:val="333333"/>
          <w:sz w:val="24"/>
          <w:szCs w:val="24"/>
          <w:lang w:val="tg-Cyrl-TJ"/>
        </w:rPr>
        <w:t>.</w:t>
      </w:r>
    </w:p>
    <w:p w:rsidR="0078377D" w:rsidRPr="00D14E5F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D14E5F">
        <w:rPr>
          <w:rFonts w:ascii="Times New Roman Tj" w:hAnsi="Times New Roman Tj"/>
          <w:color w:val="333333"/>
          <w:sz w:val="24"/>
          <w:szCs w:val="24"/>
          <w:lang w:val="tg-Cyrl-TJ"/>
        </w:rPr>
        <w:t>$A) назарияи рекапитулятсия;</w:t>
      </w:r>
    </w:p>
    <w:p w:rsidR="0078377D" w:rsidRPr="00D14E5F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D14E5F">
        <w:rPr>
          <w:rFonts w:ascii="Times New Roman Tj" w:hAnsi="Times New Roman Tj"/>
          <w:color w:val="333333"/>
          <w:sz w:val="24"/>
          <w:szCs w:val="24"/>
          <w:lang w:val="tg-Cyrl-TJ"/>
        </w:rPr>
        <w:t>$B) назарияи ом</w:t>
      </w:r>
      <w:r w:rsidRPr="00D14E5F">
        <w:rPr>
          <w:rFonts w:ascii="Cambria" w:hAnsi="Cambria" w:cs="Cambria"/>
          <w:color w:val="333333"/>
          <w:sz w:val="24"/>
          <w:szCs w:val="24"/>
          <w:lang w:val="tg-Cyrl-TJ"/>
        </w:rPr>
        <w:t>ӯ</w:t>
      </w:r>
      <w:r w:rsidRPr="00D14E5F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зиши</w:t>
      </w:r>
      <w:r w:rsidRPr="00D14E5F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D14E5F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</w:t>
      </w:r>
      <w:r w:rsidRPr="00D14E5F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D14E5F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тимо</w:t>
      </w:r>
      <w:r w:rsidRPr="00D14E5F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D14E5F"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маф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уми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фар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ангию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таърих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назарияи конвергенсияи ду омил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назарияи эпигенетикии инкишоф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48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Зо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ирияти инструменталии фардият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мувофи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ида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А.Н. Леонтев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кадом </w:t>
      </w:r>
      <w:r w:rsidRPr="00FB63D9">
        <w:rPr>
          <w:rFonts w:ascii="Times New Roman Tj" w:hAnsi="Times New Roman Tj"/>
          <w:color w:val="333333"/>
          <w:sz w:val="24"/>
          <w:szCs w:val="24"/>
        </w:rPr>
        <w:t>аст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обилият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фаъолият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характер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раванди фаъолият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потенсиал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49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Категорияи психологияи инкишоф, ки он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ба </w:t>
      </w:r>
      <w:r w:rsidRPr="00FB63D9">
        <w:rPr>
          <w:rFonts w:ascii="Times New Roman Tj" w:hAnsi="Times New Roman Tj"/>
          <w:color w:val="333333"/>
          <w:sz w:val="24"/>
          <w:szCs w:val="24"/>
        </w:rPr>
        <w:t>ро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и асосии инкишофи онтогенетикии шахс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ало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аманд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дорад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дастго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тасарруф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муошират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мутоби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шав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ассимилятсия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sz w:val="24"/>
          <w:szCs w:val="24"/>
          <w:lang w:val="tg-Cyrl-TJ"/>
        </w:rPr>
        <w:t>50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Давраи махсуси к</w:t>
      </w:r>
      <w:r w:rsidRPr="00FB63D9">
        <w:rPr>
          <w:rFonts w:ascii="Cambria" w:hAnsi="Cambria" w:cs="Cambria"/>
          <w:sz w:val="24"/>
          <w:szCs w:val="24"/>
          <w:lang w:val="tg-Cyrl-TJ"/>
        </w:rPr>
        <w:t>ӯ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то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муддати онтогенез, ки бо та</w:t>
      </w:r>
      <w:r w:rsidRPr="00FB63D9">
        <w:rPr>
          <w:rFonts w:ascii="Cambria" w:hAnsi="Cambria" w:cs="Cambria"/>
          <w:sz w:val="24"/>
          <w:szCs w:val="24"/>
          <w:lang w:val="tg-Cyrl-TJ"/>
        </w:rPr>
        <w:t>ғ</w:t>
      </w:r>
      <w:r w:rsidRPr="00FB63D9">
        <w:rPr>
          <w:rFonts w:ascii="Times New Roman Tj" w:hAnsi="Times New Roman Tj"/>
          <w:sz w:val="24"/>
          <w:szCs w:val="24"/>
          <w:lang w:val="tg-Cyrl-TJ"/>
        </w:rPr>
        <w:t>йироти нога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онии равон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хос буда, бо раванд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ои меъёрии барои инкишофи прогрессивии инсон зарур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ало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аманданд, кадом аст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давра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литик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синну 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ила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sz w:val="24"/>
          <w:szCs w:val="24"/>
        </w:rPr>
        <w:t>рон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синну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сол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sz w:val="24"/>
          <w:szCs w:val="24"/>
        </w:rPr>
        <w:t>рон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инфирод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51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Консепсияи марказии Э.Эриксон, ки дар он ягонагии эмотсионалию маърифатии 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ида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о дар бораи худ, мавкеи шахс дар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он, дар системаи муносибатхои байнишахс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маълумот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дода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мешавад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худшинос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интегратсияи ego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Консепсияи худ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худшинос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sz w:val="24"/>
          <w:szCs w:val="24"/>
          <w:lang w:val="tg-Cyrl-TJ"/>
        </w:rPr>
        <w:t>52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Навъи рушд, ки дар он мар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ила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рушд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ибтидо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мушаххас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айд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гирифта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меш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аванд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намуди стихиявии инкишоф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намуди табдилнашудаи рушд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намуди пешакии 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навъи муайянкунандаи 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навъи давравии рушд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53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ила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ташаккули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шахсият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аз</w:t>
      </w:r>
      <w:r w:rsidRPr="00FB63D9">
        <w:rPr>
          <w:rFonts w:ascii="Times New Roman Tj" w:hAnsi="Times New Roman Tj"/>
          <w:sz w:val="24"/>
          <w:szCs w:val="24"/>
        </w:rPr>
        <w:t xml:space="preserve"> р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назарияи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Э</w:t>
      </w:r>
      <w:r w:rsidRPr="00FB63D9"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 w:cs="Times New Roman Tj"/>
          <w:sz w:val="24"/>
          <w:szCs w:val="24"/>
        </w:rPr>
        <w:t>Эриксон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кадом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оянд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</w:t>
      </w:r>
      <w:r>
        <w:rPr>
          <w:rFonts w:ascii="Times New Roman Tj" w:hAnsi="Times New Roman Tj"/>
          <w:sz w:val="24"/>
          <w:szCs w:val="24"/>
          <w:lang w:val="tg-Cyrl-TJ"/>
        </w:rPr>
        <w:t>яи</w:t>
      </w:r>
      <w:r w:rsidRPr="00FB63D9">
        <w:rPr>
          <w:rFonts w:ascii="Times New Roman Tj" w:hAnsi="Times New Roman Tj"/>
          <w:sz w:val="24"/>
          <w:szCs w:val="24"/>
        </w:rPr>
        <w:t xml:space="preserve">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психосексуал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зе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равон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B807D7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модд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0C1C0E">
        <w:rPr>
          <w:rFonts w:ascii="Times New Roman Tj" w:hAnsi="Times New Roman Tj"/>
          <w:sz w:val="24"/>
          <w:szCs w:val="24"/>
          <w:lang w:val="tg-Cyrl-TJ"/>
        </w:rPr>
        <w:t>54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C1C0E">
        <w:rPr>
          <w:rFonts w:ascii="Times New Roman Tj" w:hAnsi="Times New Roman Tj"/>
          <w:sz w:val="24"/>
          <w:szCs w:val="24"/>
          <w:lang w:val="tg-Cyrl-TJ"/>
        </w:rPr>
        <w:t>Намуд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sz w:val="24"/>
          <w:szCs w:val="24"/>
          <w:lang w:val="tg-Cyrl-TJ"/>
        </w:rPr>
        <w:t>ои мотив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sz w:val="24"/>
          <w:szCs w:val="24"/>
          <w:lang w:val="tg-Cyrl-TJ"/>
        </w:rPr>
        <w:t>о аз р</w:t>
      </w:r>
      <w:r w:rsidRPr="000C1C0E">
        <w:rPr>
          <w:rFonts w:ascii="Cambria" w:hAnsi="Cambria" w:cs="Cambria"/>
          <w:sz w:val="24"/>
          <w:szCs w:val="24"/>
          <w:lang w:val="tg-Cyrl-TJ"/>
        </w:rPr>
        <w:t>ӯ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и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назарияи </w:t>
      </w:r>
      <w:r w:rsidRPr="000C1C0E">
        <w:rPr>
          <w:rFonts w:ascii="Times New Roman Tj" w:hAnsi="Times New Roman Tj"/>
          <w:sz w:val="24"/>
          <w:szCs w:val="24"/>
          <w:lang w:val="tg-Cyrl-TJ"/>
        </w:rPr>
        <w:t>А.Н. Леонтев аст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sz w:val="24"/>
          <w:szCs w:val="24"/>
          <w:lang w:val="tg-Cyrl-TJ"/>
        </w:rPr>
        <w:t>ангеза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маъносоз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sz w:val="24"/>
          <w:szCs w:val="24"/>
          <w:lang w:val="tg-Cyrl-TJ"/>
        </w:rPr>
        <w:t>ангеза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марказ</w:t>
      </w:r>
      <w:r w:rsidRPr="000C1C0E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ангеза- 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авасмандкун</w:t>
      </w:r>
      <w:r w:rsidRPr="000C1C0E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sz w:val="24"/>
          <w:szCs w:val="24"/>
          <w:lang w:val="tg-Cyrl-TJ"/>
        </w:rPr>
        <w:t>ангеза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пешбаранда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B807D7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sz w:val="24"/>
          <w:szCs w:val="24"/>
          <w:lang w:val="tg-Cyrl-TJ"/>
        </w:rPr>
        <w:t>ангеза-реаксия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sz w:val="24"/>
          <w:szCs w:val="24"/>
          <w:lang w:val="tg-Cyrl-TJ"/>
        </w:rPr>
        <w:t>о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0C1C0E">
        <w:rPr>
          <w:rFonts w:ascii="Times New Roman Tj" w:hAnsi="Times New Roman Tj"/>
          <w:sz w:val="24"/>
          <w:szCs w:val="24"/>
          <w:lang w:val="tg-Cyrl-TJ"/>
        </w:rPr>
        <w:t>55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C1C0E">
        <w:rPr>
          <w:rFonts w:ascii="Times New Roman Tj" w:hAnsi="Times New Roman Tj"/>
          <w:sz w:val="24"/>
          <w:szCs w:val="24"/>
          <w:lang w:val="tg-Cyrl-TJ"/>
        </w:rPr>
        <w:t>Маф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sz w:val="24"/>
          <w:szCs w:val="24"/>
          <w:lang w:val="tg-Cyrl-TJ"/>
        </w:rPr>
        <w:t>уми такрори к</w:t>
      </w:r>
      <w:r w:rsidRPr="000C1C0E">
        <w:rPr>
          <w:rFonts w:ascii="Cambria" w:hAnsi="Cambria" w:cs="Cambria"/>
          <w:sz w:val="24"/>
          <w:szCs w:val="24"/>
          <w:lang w:val="tg-Cyrl-TJ"/>
        </w:rPr>
        <w:t>ӯ</w:t>
      </w:r>
      <w:r w:rsidRPr="000C1C0E">
        <w:rPr>
          <w:rFonts w:ascii="Times New Roman Tj" w:hAnsi="Times New Roman Tj"/>
          <w:sz w:val="24"/>
          <w:szCs w:val="24"/>
          <w:lang w:val="tg-Cyrl-TJ"/>
        </w:rPr>
        <w:t>то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sz w:val="24"/>
          <w:szCs w:val="24"/>
          <w:lang w:val="tg-Cyrl-TJ"/>
        </w:rPr>
        <w:t>, фишурдашуда дар онтогенези хусусият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sz w:val="24"/>
          <w:szCs w:val="24"/>
          <w:lang w:val="tg-Cyrl-TJ"/>
        </w:rPr>
        <w:t>ои шакл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sz w:val="24"/>
          <w:szCs w:val="24"/>
          <w:lang w:val="tg-Cyrl-TJ"/>
        </w:rPr>
        <w:t>ои филогенетикиро (таърих</w:t>
      </w:r>
      <w:r w:rsidRPr="000C1C0E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нишон ди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консепсияи конвергенсияи ду омили 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уми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рекапитуля</w:t>
      </w:r>
      <w:r w:rsidRPr="00FB63D9">
        <w:rPr>
          <w:rFonts w:ascii="Times New Roman Tj" w:hAnsi="Times New Roman Tj"/>
          <w:sz w:val="24"/>
          <w:szCs w:val="24"/>
        </w:rPr>
        <w:t>тсия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консепсияи се 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илаи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консепсияи фар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анг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-таърих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277C37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уми сотсиогенетик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56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синну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соли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равониро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чи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муайян мекунанд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шароити мушаххаси таърихии инкишофи шахсият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хусусияти тарбия, хусусияти фаъолият ва муоширати 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омил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боло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зикршуда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инкишофи система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функсионал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277C37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$) 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афзоиш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57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Бо истифода аз усули тулон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: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рафти инкишофи равониро дар муддати дуру дароз мушохида кардан мумкин аст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монанд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фар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одамон ом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хта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мешаванд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ши генотип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кондитсионерии му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ити инкишофи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та</w:t>
      </w:r>
      <w:r w:rsidRPr="00FB63D9">
        <w:rPr>
          <w:rFonts w:ascii="Cambria" w:hAnsi="Cambria" w:cs="Cambria"/>
          <w:sz w:val="24"/>
          <w:szCs w:val="24"/>
        </w:rPr>
        <w:t>ҳқ</w:t>
      </w:r>
      <w:r w:rsidRPr="00FB63D9">
        <w:rPr>
          <w:rFonts w:ascii="Times New Roman Tj" w:hAnsi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 карда мешавад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инкишофи нобаробари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меом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зад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277C37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обилияти э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одкор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сан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ида мешавад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58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Муносибати байни 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узъ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ои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сохтор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ва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динамик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тиб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назарияи 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Н.И. Саржвеладзе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асосии диспозитсияв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муносибат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муносибати худ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вазъи 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тимо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277C37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вазъи инфирод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59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Хусусият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синну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соли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равон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муайян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карда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мешаванд</w:t>
      </w:r>
      <w:r w:rsidRPr="00FB63D9">
        <w:rPr>
          <w:rFonts w:ascii="Times New Roman Tj" w:hAnsi="Times New Roman Tj"/>
          <w:color w:val="333333"/>
          <w:sz w:val="24"/>
          <w:szCs w:val="24"/>
        </w:rPr>
        <w:t>: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шароити мушаххаси таърихии инкишофи шахсият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хусусияти тарбия, хусусияти фаъолият ва муоширати шахс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ма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омил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боло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зикршуда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хусусият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инкишофи система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функсионал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277C37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хусусият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афзоиш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60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Усули худтаъминкунии шахс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ро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аз р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назарияи </w:t>
      </w:r>
      <w:r w:rsidRPr="00FB63D9">
        <w:rPr>
          <w:rFonts w:ascii="Times New Roman Tj" w:hAnsi="Times New Roman Tj"/>
          <w:color w:val="333333"/>
          <w:sz w:val="24"/>
          <w:szCs w:val="24"/>
        </w:rPr>
        <w:t>Д.А.Леонтев муайян намоед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озод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маънавият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э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одкор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масъулият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обилият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61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kern w:val="0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Дар консепсияи Л.С.Виготский б</w:t>
      </w:r>
      <w:r w:rsidRPr="00FB63D9">
        <w:rPr>
          <w:rFonts w:ascii="Cambria" w:hAnsi="Cambria" w:cs="Cambria"/>
          <w:color w:val="333333"/>
          <w:sz w:val="24"/>
          <w:szCs w:val="24"/>
        </w:rPr>
        <w:t>ӯҳ</w:t>
      </w:r>
      <w:r w:rsidRPr="00FB63D9">
        <w:rPr>
          <w:rFonts w:ascii="Times New Roman Tj" w:hAnsi="Times New Roman Tj"/>
          <w:color w:val="333333"/>
          <w:sz w:val="24"/>
          <w:szCs w:val="24"/>
        </w:rPr>
        <w:t>рон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вобаста ба синну сол ч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гуна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>арор доранд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нати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манфии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барх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рди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шахсияти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инкишофёбанда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во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еияти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тимо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нати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>аи вайрон кардани муносибат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падару модар ва к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/>
          <w:color w:val="333333"/>
          <w:sz w:val="24"/>
          <w:szCs w:val="24"/>
        </w:rPr>
        <w:t>дак;</w:t>
      </w:r>
      <w:r w:rsidRPr="00FB63D9">
        <w:rPr>
          <w:rFonts w:ascii="Times New Roman Tj" w:hAnsi="Times New Roman Tj"/>
          <w:color w:val="333333"/>
          <w:sz w:val="24"/>
          <w:szCs w:val="24"/>
        </w:rPr>
        <w:br/>
      </w: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бемори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афзоиши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исмон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ну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>та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шарт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дар хатти инкишоф, ки як синну солро аз дигараш 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>удо мекунанд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277C37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падида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меъёр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>, механизми марказии динамикаи синну сол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62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Фаъолияти пешбаранда чист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A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фаъолият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ое, ки дар ин мар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илаи инкишоф шахс бештари ва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ти худро ба он мебахшад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фаъолият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ое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, 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ки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барои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шахс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бештар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олибанд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фаъолияте, ки дар он дигар намуд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ои фаъолият ба ву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уд омада, шакл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ои нави асосии синну сол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ташаккул меёбанд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фаъолияте, ки к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дакро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калонсолон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ташви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мекунанд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фаъолияте, ки дар он та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>рибаи 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>тимо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аз худ карда мешавад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63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Мувофи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идаи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Л</w:t>
      </w:r>
      <w:r w:rsidRPr="00FB63D9">
        <w:rPr>
          <w:rFonts w:ascii="Times New Roman Tj" w:hAnsi="Times New Roman Tj"/>
          <w:color w:val="333333"/>
          <w:sz w:val="24"/>
          <w:szCs w:val="24"/>
        </w:rPr>
        <w:t>.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С</w:t>
      </w:r>
      <w:r w:rsidRPr="00FB63D9">
        <w:rPr>
          <w:rFonts w:ascii="Times New Roman Tj" w:hAnsi="Times New Roman Tj"/>
          <w:color w:val="333333"/>
          <w:sz w:val="24"/>
          <w:szCs w:val="24"/>
        </w:rPr>
        <w:t>.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Ви</w:t>
      </w:r>
      <w:r w:rsidRPr="00FB63D9">
        <w:rPr>
          <w:rFonts w:ascii="Times New Roman Tj" w:hAnsi="Times New Roman Tj"/>
          <w:color w:val="333333"/>
          <w:sz w:val="24"/>
          <w:szCs w:val="24"/>
        </w:rPr>
        <w:t>готский сохтори синну сол аз ч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иборат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вазъи рушди 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тимо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фаъолияти пешбаранда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варам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б</w:t>
      </w:r>
      <w:r w:rsidRPr="00FB63D9">
        <w:rPr>
          <w:rFonts w:ascii="Cambria" w:hAnsi="Cambria" w:cs="Cambria"/>
          <w:color w:val="333333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рон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муносибат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64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Координата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фазои шахсият аз р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и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консепсияи </w:t>
      </w:r>
      <w:r w:rsidRPr="00FB63D9">
        <w:rPr>
          <w:rFonts w:ascii="Times New Roman Tj" w:hAnsi="Times New Roman Tj"/>
          <w:color w:val="333333"/>
          <w:sz w:val="24"/>
          <w:szCs w:val="24"/>
        </w:rPr>
        <w:t>Б.С. Братуся чист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авои мав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>удият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амвории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арзиш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авопаймои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фар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анг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сат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и маъно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амвор будани ният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65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Зу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уроти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фардият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амчун субъекти фаъолият чи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оянд</w:t>
      </w:r>
      <w:r w:rsidRPr="00FB63D9">
        <w:rPr>
          <w:rFonts w:ascii="Times New Roman Tj" w:hAnsi="Times New Roman Tj"/>
          <w:color w:val="333333"/>
          <w:sz w:val="24"/>
          <w:szCs w:val="24"/>
        </w:rPr>
        <w:t>?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осилнок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фаъол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д</w:t>
      </w:r>
      <w:r w:rsidRPr="00FB63D9">
        <w:rPr>
          <w:rFonts w:ascii="Times New Roman Tj" w:hAnsi="Times New Roman Tj"/>
          <w:color w:val="333333"/>
          <w:sz w:val="24"/>
          <w:szCs w:val="24"/>
        </w:rPr>
        <w:t>а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стго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семантик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динамик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66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Синну соли хронолог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ч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муайян карда мешавад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чорч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ва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хусусият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фардии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дак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хусусият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физиологии инкишофи к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/>
          <w:color w:val="333333"/>
          <w:sz w:val="24"/>
          <w:szCs w:val="24"/>
        </w:rPr>
        <w:t>дак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хусусият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психологии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инкишофи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дак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хусусият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маърифатии инкишофи к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/>
          <w:color w:val="333333"/>
          <w:sz w:val="24"/>
          <w:szCs w:val="24"/>
        </w:rPr>
        <w:t>дак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67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Реаксия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ои психолог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– эмансипатсия, «та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лиди манф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», гур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ӯҳ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банд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, шав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у 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авас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дар асоси ч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пайдо мешаванд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дар синни томактаб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дар синни ибтидо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наврас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дар синни наврас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дар синни барва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68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Низоми а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ида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 оид ба олами объектив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мав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еи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инсон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ч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аён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мегардад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амдард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интизори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номувофи</w:t>
      </w:r>
      <w:r w:rsidRPr="00FB63D9">
        <w:rPr>
          <w:rFonts w:ascii="Cambria" w:hAnsi="Cambria" w:cs="Cambria"/>
          <w:color w:val="333333"/>
          <w:sz w:val="24"/>
          <w:szCs w:val="24"/>
        </w:rPr>
        <w:t>қӣ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онбин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хирад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69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Худмуайянкунии касб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ва ахло</w:t>
      </w:r>
      <w:r w:rsidRPr="00FB63D9">
        <w:rPr>
          <w:rFonts w:ascii="Cambria" w:hAnsi="Cambria" w:cs="Cambria"/>
          <w:color w:val="333333"/>
          <w:sz w:val="24"/>
          <w:szCs w:val="24"/>
        </w:rPr>
        <w:t>қӣ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форматсияи нави психологиро нишон ди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ед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к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дак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синни томактаб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мактабхони хурдсол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наврас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авонони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барва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70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Рамзи ав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>и рушд, ла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заи гул-гулшукуфии шахсияти инсон ч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ном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дорад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«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уллаи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рушд»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«Климакс»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"Акме"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«Ма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дудияти рушд»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«Тавозуни»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71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kern w:val="0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Психолог – офарандаи мактаби та</w:t>
      </w:r>
      <w:r w:rsidRPr="00FB63D9">
        <w:rPr>
          <w:rFonts w:ascii="Cambria" w:hAnsi="Cambria" w:cs="Cambria"/>
          <w:color w:val="333333"/>
          <w:sz w:val="24"/>
          <w:szCs w:val="24"/>
        </w:rPr>
        <w:t>ҳқ</w:t>
      </w:r>
      <w:r w:rsidRPr="00FB63D9">
        <w:rPr>
          <w:rFonts w:ascii="Times New Roman Tj" w:hAnsi="Times New Roman Tj"/>
          <w:color w:val="333333"/>
          <w:sz w:val="24"/>
          <w:szCs w:val="24"/>
        </w:rPr>
        <w:t>и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>оти шахсияти баркамол, муаллифи ба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оди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ии нави камолот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амчун мар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илаи инкишофи онтогенетик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кист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А.А.Бодалев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Б.Г. Ананев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Л.С.Виготский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Д.Б.Элконин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Л.И.Божович;</w:t>
      </w:r>
    </w:p>
    <w:p w:rsidR="0078377D" w:rsidRDefault="0078377D" w:rsidP="00FB63D9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72</w:t>
      </w:r>
      <w:r>
        <w:rPr>
          <w:rFonts w:ascii="Times New Roman" w:hAnsi="Times New Roman"/>
          <w:color w:val="333333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Ба акидаи Ананев камолот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гуна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</w:rPr>
        <w:t>даврааст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муътадил гардондани сатхи функсионалии фаъолияти асос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ва ташаккули холати статсионарии беохири дароз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мухолифат ба раванд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инволютсион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дар шакли раванд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бар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>ароркунанда ва созанда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«петрификатсияи равон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»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расидан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баландии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имконият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раванд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ои мураккабе, ки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олати устуворро вайрон мекунанд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о</w:t>
      </w:r>
      <w:r w:rsidRPr="00FB63D9">
        <w:rPr>
          <w:rFonts w:ascii="Cambria" w:hAnsi="Cambria" w:cs="Cambria"/>
          <w:color w:val="333333"/>
          <w:sz w:val="24"/>
          <w:szCs w:val="24"/>
        </w:rPr>
        <w:t>ғ</w:t>
      </w:r>
      <w:r w:rsidRPr="00FB63D9">
        <w:rPr>
          <w:rFonts w:ascii="Times New Roman Tj" w:hAnsi="Times New Roman Tj"/>
          <w:color w:val="333333"/>
          <w:sz w:val="24"/>
          <w:szCs w:val="24"/>
        </w:rPr>
        <w:t>ози инволютсияи устувор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73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Параметри контури берунии стил кадом аст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шиддатнок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устувор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арз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дохил кардан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ошкоро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74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Хусусияти мо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ияти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инсон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аз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консепсияи </w:t>
      </w:r>
      <w:r w:rsidRPr="00FB63D9">
        <w:rPr>
          <w:rFonts w:ascii="Times New Roman Tj" w:hAnsi="Times New Roman Tj"/>
          <w:color w:val="333333"/>
          <w:sz w:val="24"/>
          <w:szCs w:val="24"/>
        </w:rPr>
        <w:t>Б.С. Братуся дар ч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аён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мегардад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э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одкор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озод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хо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иши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имон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характер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75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kern w:val="0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Му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имтарин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хислат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шахсияти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баркамол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оянд</w:t>
      </w:r>
      <w:r w:rsidRPr="00FB63D9">
        <w:rPr>
          <w:rFonts w:ascii="Times New Roman Tj" w:hAnsi="Times New Roman Tj"/>
          <w:color w:val="333333"/>
          <w:sz w:val="24"/>
          <w:szCs w:val="24"/>
        </w:rPr>
        <w:t>:</w:t>
      </w:r>
      <w:r>
        <w:rPr>
          <w:rFonts w:ascii="Times New Roman Tj" w:hAnsi="Times New Roman Tj"/>
          <w:color w:val="333333"/>
          <w:kern w:val="0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фаъолият ва самти шахсият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худшиносии инкишофёфта ва «ман-консепсияи» баркамол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ма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хусусият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кашфи «ман»-и худ дар шакли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исси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якпорчаг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ягонагии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шахсии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шахс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ташаккули инъикос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76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Б</w:t>
      </w:r>
      <w:r w:rsidRPr="00FB63D9">
        <w:rPr>
          <w:rFonts w:ascii="Cambria" w:hAnsi="Cambria" w:cs="Cambria"/>
          <w:color w:val="333333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рони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миёнасолиро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муайян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кунед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беэътибор мегузарад ва дар ягон тагйироти сифатии шахсият зохир намешавад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дар нати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аи дарки имконнопазирии наздик шудан ба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адаф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ои дар 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>авонон гузошташуда о</w:t>
      </w:r>
      <w:r w:rsidRPr="00FB63D9">
        <w:rPr>
          <w:rFonts w:ascii="Cambria" w:hAnsi="Cambria" w:cs="Cambria"/>
          <w:color w:val="333333"/>
          <w:sz w:val="24"/>
          <w:szCs w:val="24"/>
        </w:rPr>
        <w:t>ғ</w:t>
      </w:r>
      <w:r w:rsidRPr="00FB63D9">
        <w:rPr>
          <w:rFonts w:ascii="Times New Roman Tj" w:hAnsi="Times New Roman Tj"/>
          <w:color w:val="333333"/>
          <w:sz w:val="24"/>
          <w:szCs w:val="24"/>
        </w:rPr>
        <w:t>ози харобиовар дорад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на дар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амаи шахсон мушо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ида мешавад ва аксаран ба регрессия, ба сат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и инфантилии инкишофи шахсият оварда мерасонад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унсури мусбат дорад, зеро он ба худшинос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рушди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худ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мусоидат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мекунад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муайян нашудааст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77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Э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соси ва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дати ботин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, 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>аноатманд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аз 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амъбасти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аёти шахс ва ого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ии он дар ма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>м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/>
          <w:color w:val="333333"/>
          <w:sz w:val="24"/>
          <w:szCs w:val="24"/>
        </w:rPr>
        <w:t>ъ чист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эготсентризм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якпорчагии нафс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«Тасвири худ»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фард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катарсиси пир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78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kern w:val="0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Ба геронтология маф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уми «витаукт» хамчун системаи протсесс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ое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ниго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доштани нишонди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анда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баланд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бардоштани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аёт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пиронсол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нигаронида шудааст,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к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</w:rPr>
        <w:t>ворид намудааст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В.В. Фролкис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И.В. Давидовский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А.А. Богомолетс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И.И. Мечников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. В. Алперович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79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олати равонии маъмултарин дар пиронсол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чист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изтироб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ноумед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эйфория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депрессияи синну сол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фиксатсияи гипохондриакал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80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Дар шароити пиршавии муътадил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та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ғ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йирот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дар 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ма</w:t>
      </w:r>
      <w:r w:rsidRPr="000C1C0E">
        <w:rPr>
          <w:rFonts w:ascii="Cambria" w:hAnsi="Cambria" w:cs="Cambria"/>
          <w:color w:val="333333"/>
          <w:sz w:val="24"/>
          <w:szCs w:val="24"/>
          <w:lang w:val="tg-Cyrl-TJ"/>
        </w:rPr>
        <w:t>ғ</w:t>
      </w:r>
      <w:r w:rsidRPr="000C1C0E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зи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шахсият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ба амал меояд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р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й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намеди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пайдо мешавад, вале патолог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нест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аз стратегияи мутоби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>шав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ба пир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вобаста аст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атман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амал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меояд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раванди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табиии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инволю</w:t>
      </w:r>
      <w:r w:rsidRPr="00FB63D9">
        <w:rPr>
          <w:rFonts w:ascii="Times New Roman Tj" w:hAnsi="Times New Roman Tj"/>
          <w:color w:val="333333"/>
          <w:sz w:val="24"/>
          <w:szCs w:val="24"/>
        </w:rPr>
        <w:t>тсия мебошад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мавз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тад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оти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та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рибав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набуд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81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kern w:val="0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Пирон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гуна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</w:rPr>
        <w:t>давра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аст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инволютсия дар сат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и биологи ва равон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инволютсияи биолог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устуворшав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сат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шахс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инкишофи э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тимолии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шахсият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ътадилшав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сат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раванд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маърифат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таназзули ногузири шахсият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82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Дар пиронсол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со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аи маърифат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хусусият дорад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инкишофи «вербал» умуман дар як сат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мемонад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аммо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инкишофи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«</w:t>
      </w:r>
      <w:r w:rsidRPr="00FB63D9">
        <w:rPr>
          <w:rFonts w:ascii="Cambria" w:hAnsi="Cambria" w:cs="Cambria"/>
          <w:color w:val="333333"/>
          <w:sz w:val="24"/>
          <w:szCs w:val="24"/>
        </w:rPr>
        <w:t>ғ</w:t>
      </w:r>
      <w:r w:rsidRPr="00FB63D9">
        <w:rPr>
          <w:rFonts w:ascii="Times New Roman Tj" w:hAnsi="Times New Roman Tj"/>
          <w:color w:val="333333"/>
          <w:sz w:val="24"/>
          <w:szCs w:val="24"/>
        </w:rPr>
        <w:t>айривербал» майл ба паст шудан дорад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зе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«</w:t>
      </w:r>
      <w:r w:rsidRPr="00FB63D9">
        <w:rPr>
          <w:rFonts w:ascii="Cambria" w:hAnsi="Cambria" w:cs="Cambria"/>
          <w:color w:val="333333"/>
          <w:sz w:val="24"/>
          <w:szCs w:val="24"/>
        </w:rPr>
        <w:t>ғ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айривербал»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умуман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як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сат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бо</w:t>
      </w:r>
      <w:r w:rsidRPr="00FB63D9">
        <w:rPr>
          <w:rFonts w:ascii="Cambria" w:hAnsi="Cambria" w:cs="Cambria"/>
          <w:color w:val="333333"/>
          <w:sz w:val="24"/>
          <w:szCs w:val="24"/>
        </w:rPr>
        <w:t>қӣ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мемонад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аммо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иктишофии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«вербал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»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майл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паст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шудан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дорад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амаи сохторхои интеллект аломатхои инволютсиониро нишон медиханд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аз сабаби бад шудани дарк ва хотира умуман интеллект паст мешавад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724B26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аз сабаби набудани раванд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ои компенсатор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интеллект паст мешавад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0C1C0E">
        <w:rPr>
          <w:rFonts w:ascii="Times New Roman Tj" w:hAnsi="Times New Roman Tj"/>
          <w:color w:val="333333"/>
          <w:sz w:val="24"/>
          <w:szCs w:val="24"/>
          <w:lang w:val="tg-Cyrl-TJ"/>
        </w:rPr>
        <w:t>83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FF0000"/>
          <w:sz w:val="24"/>
          <w:szCs w:val="24"/>
          <w:lang w:val="tg-Cyrl-TJ"/>
        </w:rPr>
      </w:pPr>
      <w:r w:rsidRPr="000C1C0E">
        <w:rPr>
          <w:rFonts w:ascii="Times New Roman Tj" w:hAnsi="Times New Roman Tj"/>
          <w:sz w:val="24"/>
          <w:szCs w:val="24"/>
          <w:lang w:val="tg-Cyrl-TJ"/>
        </w:rPr>
        <w:t>Тиб</w:t>
      </w:r>
      <w:r w:rsidRPr="000C1C0E">
        <w:rPr>
          <w:rFonts w:ascii="Cambria" w:hAnsi="Cambria" w:cs="Cambria"/>
          <w:sz w:val="24"/>
          <w:szCs w:val="24"/>
          <w:lang w:val="tg-Cyrl-TJ"/>
        </w:rPr>
        <w:t>қ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тад</w:t>
      </w:r>
      <w:r w:rsidRPr="000C1C0E">
        <w:rPr>
          <w:rFonts w:ascii="Cambria" w:hAnsi="Cambria" w:cs="Cambria"/>
          <w:sz w:val="24"/>
          <w:szCs w:val="24"/>
          <w:lang w:val="tg-Cyrl-TJ"/>
        </w:rPr>
        <w:t>қ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0C1C0E">
        <w:rPr>
          <w:rFonts w:ascii="Cambria" w:hAnsi="Cambria" w:cs="Cambria"/>
          <w:sz w:val="24"/>
          <w:szCs w:val="24"/>
          <w:lang w:val="tg-Cyrl-TJ"/>
        </w:rPr>
        <w:t>қ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оти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мактаби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П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.Балтес ба </w:t>
      </w:r>
      <w:r w:rsidRPr="000C1C0E">
        <w:rPr>
          <w:rFonts w:ascii="Cambria" w:hAnsi="Cambria" w:cs="Cambria"/>
          <w:sz w:val="24"/>
          <w:szCs w:val="24"/>
          <w:lang w:val="tg-Cyrl-TJ"/>
        </w:rPr>
        <w:t>ҷ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анбаи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амалии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аёт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чи</w:t>
      </w:r>
      <w:r w:rsidRPr="000C1C0E">
        <w:rPr>
          <w:rFonts w:ascii="Cambria" w:hAnsi="Cambria" w:cs="Cambria"/>
          <w:sz w:val="24"/>
          <w:szCs w:val="24"/>
          <w:lang w:val="tg-Cyrl-TJ"/>
        </w:rPr>
        <w:t>ҳ</w:t>
      </w:r>
      <w:r w:rsidRPr="000C1C0E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0C1C0E">
        <w:rPr>
          <w:rFonts w:ascii="Times New Roman Tj" w:hAnsi="Times New Roman Tj"/>
          <w:sz w:val="24"/>
          <w:szCs w:val="24"/>
          <w:lang w:val="tg-Cyrl-TJ"/>
        </w:rPr>
        <w:t xml:space="preserve"> таъсир мерасонанд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Cambria" w:hAnsi="Cambria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A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>
        <w:rPr>
          <w:rFonts w:ascii="Cambria" w:hAnsi="Cambria"/>
          <w:color w:val="333333"/>
          <w:sz w:val="24"/>
          <w:szCs w:val="24"/>
          <w:lang w:val="tg-Cyrl-TJ"/>
        </w:rPr>
        <w:t>Ҳамаи ҷавобҳо дуруст аст;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системаи дониш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ами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назарияв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аз р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/>
          <w:color w:val="333333"/>
          <w:sz w:val="24"/>
          <w:szCs w:val="24"/>
        </w:rPr>
        <w:t>и эмотсионал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>абули пирии худ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дар нати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аи дарки он 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абули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аёти худ дар ма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>м</w:t>
      </w:r>
      <w:r w:rsidRPr="00FB63D9">
        <w:rPr>
          <w:rFonts w:ascii="Cambria" w:hAnsi="Cambria" w:cs="Cambria"/>
          <w:color w:val="333333"/>
          <w:sz w:val="24"/>
          <w:szCs w:val="24"/>
        </w:rPr>
        <w:t>ӯ</w:t>
      </w:r>
      <w:r w:rsidRPr="00FB63D9">
        <w:rPr>
          <w:rFonts w:ascii="Times New Roman Tj" w:hAnsi="Times New Roman Tj"/>
          <w:color w:val="333333"/>
          <w:sz w:val="24"/>
          <w:szCs w:val="24"/>
        </w:rPr>
        <w:t>ъ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муносибати некбинона ба во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</w:rPr>
        <w:t>еият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84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икмат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ч</w:t>
      </w:r>
      <w:r w:rsidRPr="00FB63D9">
        <w:rPr>
          <w:rFonts w:ascii="Times New Roman Tj" w:hAnsi="Times New Roman Tj"/>
          <w:color w:val="333333"/>
          <w:sz w:val="24"/>
          <w:szCs w:val="24"/>
        </w:rPr>
        <w:t>ист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системаи дониш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коршинос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та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риба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нигаронида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шудааст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худтаъсирбахш будан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интроспектсия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худтанзимкун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худшинос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85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kern w:val="0"/>
          <w:sz w:val="24"/>
          <w:szCs w:val="24"/>
        </w:rPr>
      </w:pP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обилияти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субъект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барои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ноил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шудан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адди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ни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иттилоот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шароит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сарфи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адди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али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энергия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ва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мув</w:t>
      </w:r>
      <w:r w:rsidRPr="00FB63D9">
        <w:rPr>
          <w:rFonts w:ascii="Times New Roman Tj" w:hAnsi="Times New Roman Tj"/>
          <w:color w:val="333333"/>
          <w:sz w:val="24"/>
          <w:szCs w:val="24"/>
        </w:rPr>
        <w:t>офи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</w:t>
      </w:r>
      <w:r w:rsidRPr="00FB63D9">
        <w:rPr>
          <w:rFonts w:ascii="Times New Roman Tj" w:hAnsi="Times New Roman Tj"/>
          <w:color w:val="333333"/>
          <w:sz w:val="24"/>
          <w:szCs w:val="24"/>
        </w:rPr>
        <w:t>.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</w:t>
      </w:r>
      <w:r w:rsidRPr="00FB63D9">
        <w:rPr>
          <w:rFonts w:ascii="Times New Roman Tj" w:hAnsi="Times New Roman Tj"/>
          <w:color w:val="333333"/>
          <w:sz w:val="24"/>
          <w:szCs w:val="24"/>
        </w:rPr>
        <w:t>.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 Либин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номида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мешавад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кадом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аст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оптимал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самаранок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убронпул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мутоби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шав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самаранок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86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 w:rsidRPr="00FB63D9">
        <w:rPr>
          <w:rFonts w:ascii="Times New Roman Tj" w:hAnsi="Times New Roman Tj"/>
          <w:color w:val="333333"/>
          <w:sz w:val="24"/>
          <w:szCs w:val="24"/>
        </w:rPr>
        <w:t>Сифати 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тимоии системавие, ки шахс дар фаъолият ва муошират ба даст овардааст, бо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кадом </w:t>
      </w:r>
      <w:r w:rsidRPr="00FB63D9">
        <w:rPr>
          <w:rFonts w:ascii="Times New Roman Tj" w:hAnsi="Times New Roman Tj"/>
          <w:color w:val="333333"/>
          <w:sz w:val="24"/>
          <w:szCs w:val="24"/>
        </w:rPr>
        <w:t>маф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</w:rPr>
        <w:t>ум ифода карда мешавад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шахсият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э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темперамент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авасмандкун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обилият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87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Фа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мидани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шахсият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амчун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ансамбли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ангеза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бе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уш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ии 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ғ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айриманти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ба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хос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аст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Психоанализ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рафтору кирдор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психологияи гешталт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психологияи ассотсиатив</w:t>
      </w:r>
      <w:r w:rsidRPr="00FB63D9">
        <w:rPr>
          <w:rFonts w:ascii="Cambria" w:hAnsi="Cambria" w:cs="Cambria"/>
          <w:color w:val="333333"/>
          <w:sz w:val="24"/>
          <w:szCs w:val="24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психологияи совет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>
        <w:rPr>
          <w:rFonts w:ascii="Cambria" w:hAnsi="Cambria" w:cs="Cambria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88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Ма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м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ӯ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и ма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сад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ои устуворе, ки ба фаъолияти шахс ро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намо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мекунанд, мазмуни чиро ташкил меди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анд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самт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давлат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характер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обилият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эъти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89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Маф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уми «маънои шахс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»-ро к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ворид кардааст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A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А.Н. Леонтев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б 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Б.Г. Ананев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Д.А. Леонтьев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Л.С. Виготский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E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А.А. Леонтев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</w:rPr>
        <w:t>90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kern w:val="0"/>
          <w:sz w:val="24"/>
          <w:szCs w:val="24"/>
        </w:rPr>
      </w:pP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чизе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ки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инсонро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рафтору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ида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ва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принсип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 w:rsidRPr="00FB63D9">
        <w:rPr>
          <w:rFonts w:ascii="Times New Roman Tj" w:hAnsi="Times New Roman Tj"/>
          <w:color w:val="333333"/>
          <w:sz w:val="24"/>
          <w:szCs w:val="24"/>
        </w:rPr>
        <w:t>и худ водор месозад, мундари</w:t>
      </w:r>
      <w:r w:rsidRPr="00FB63D9">
        <w:rPr>
          <w:rFonts w:ascii="Cambria" w:hAnsi="Cambria" w:cs="Cambria"/>
          <w:color w:val="333333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чиро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ташкил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меди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ад</w:t>
      </w:r>
      <w:r>
        <w:rPr>
          <w:rFonts w:ascii="Times New Roman Tj" w:hAnsi="Times New Roman Tj"/>
          <w:color w:val="333333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эъти</w:t>
      </w:r>
      <w:r w:rsidRPr="00FB63D9">
        <w:rPr>
          <w:rFonts w:ascii="Cambria" w:hAnsi="Cambria" w:cs="Cambria"/>
          <w:color w:val="333333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фоиз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аттрактсион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майл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обилият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91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Раванди азхудкунии та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рибаи 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тимо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дар психологияи шахсият ч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номида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мешавад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A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тимо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амгиро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баланд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инкишоф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экстериоризатсия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92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Муаллифи на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ши фаъолият дар ташаккули шахсият кист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A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А.И.Леонтев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Ананев Б.Г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А.Маслоу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А.Адлер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Л.С. Виготский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93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Мав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еи дохилии шахс нисбат ба му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ити 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тимо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ч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ном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дорад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A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самт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фоиз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алб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эъти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майл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94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Дара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ае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,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ки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одамон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аётро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аз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дарун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тавассути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талош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ё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тасодуфи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худ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идора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мекунанд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,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ин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ч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аст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A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ма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алли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назорат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B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Консепсияи худ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C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худмуайянкун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D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худба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оди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E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сат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орзу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о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sz w:val="24"/>
          <w:szCs w:val="24"/>
          <w:lang w:val="tg-Cyrl-TJ"/>
        </w:rPr>
        <w:t>95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Усули тад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оте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му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Pr="00FB63D9">
        <w:rPr>
          <w:rFonts w:ascii="Cambria" w:hAnsi="Cambria" w:cs="Cambria"/>
          <w:sz w:val="24"/>
          <w:szCs w:val="24"/>
          <w:lang w:val="tg-Cyrl-TJ"/>
        </w:rPr>
        <w:t>ққ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метавонад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вазъият</w:t>
      </w:r>
      <w:r w:rsidRPr="00FB63D9">
        <w:rPr>
          <w:rFonts w:ascii="Times New Roman Tj" w:hAnsi="Times New Roman Tj"/>
          <w:sz w:val="24"/>
          <w:szCs w:val="24"/>
          <w:lang w:val="tg-Cyrl-TJ"/>
        </w:rPr>
        <w:t>ро ба таври сунъ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та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лид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к</w:t>
      </w:r>
      <w:r w:rsidRPr="00FB63D9">
        <w:rPr>
          <w:rFonts w:ascii="Times New Roman Tj" w:hAnsi="Times New Roman Tj"/>
          <w:sz w:val="24"/>
          <w:szCs w:val="24"/>
          <w:lang w:val="tg-Cyrl-TJ"/>
        </w:rPr>
        <w:t>унад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та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риба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мушо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ида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та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лили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ма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сулоти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нат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тафсир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интроспектсия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96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Самт дар психология, ки дар он консепсия асос ёфтааст</w:t>
      </w:r>
      <w:r w:rsidRPr="00FB63D9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E0BAF">
        <w:rPr>
          <w:rFonts w:ascii="Times New Roman Tj" w:hAnsi="Times New Roman Tj"/>
          <w:sz w:val="24"/>
          <w:szCs w:val="24"/>
        </w:rPr>
        <w:t>Бе</w:t>
      </w:r>
      <w:r w:rsidRPr="007E0BAF">
        <w:rPr>
          <w:rFonts w:ascii="Cambria" w:hAnsi="Cambria" w:cs="Cambria"/>
          <w:sz w:val="24"/>
          <w:szCs w:val="24"/>
        </w:rPr>
        <w:t>ҳ</w:t>
      </w:r>
      <w:r w:rsidRPr="007E0BAF">
        <w:rPr>
          <w:rFonts w:ascii="Times New Roman Tj" w:hAnsi="Times New Roman Tj" w:cs="Times New Roman Tj"/>
          <w:sz w:val="24"/>
          <w:szCs w:val="24"/>
        </w:rPr>
        <w:t>уш</w:t>
      </w:r>
      <w:r w:rsidRPr="007E0BAF">
        <w:rPr>
          <w:rFonts w:ascii="Times New Roman Tj" w:hAnsi="Times New Roman Tj"/>
          <w:sz w:val="24"/>
          <w:szCs w:val="24"/>
        </w:rPr>
        <w:t xml:space="preserve"> </w:t>
      </w:r>
      <w:r w:rsidRPr="007E0BAF">
        <w:rPr>
          <w:rFonts w:ascii="Times New Roman Tj" w:hAnsi="Times New Roman Tj" w:cs="Times New Roman Tj"/>
          <w:sz w:val="24"/>
          <w:szCs w:val="24"/>
        </w:rPr>
        <w:t>аст</w:t>
      </w:r>
      <w:r w:rsidRPr="007E0BAF">
        <w:rPr>
          <w:rFonts w:ascii="Times New Roman Tj" w:hAnsi="Times New Roman Tj"/>
          <w:sz w:val="24"/>
          <w:szCs w:val="24"/>
        </w:rPr>
        <w:t>: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психоанализ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ассотсиатсия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рафтору кирдор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гешталт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функсионал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97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оди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худ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обилият ва сифат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худ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кадом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оди</w:t>
      </w:r>
      <w:r w:rsidRPr="00FB63D9">
        <w:rPr>
          <w:rFonts w:ascii="Cambria" w:hAnsi="Cambria" w:cs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худтанзимкун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ифодаи худ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тасди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худ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инъикос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sz w:val="24"/>
          <w:szCs w:val="24"/>
          <w:lang w:val="tg-Cyrl-TJ"/>
        </w:rPr>
        <w:t>98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Pr="00FB63D9">
        <w:rPr>
          <w:rFonts w:ascii="Cambria" w:hAnsi="Cambria" w:cs="Cambria"/>
          <w:sz w:val="24"/>
          <w:szCs w:val="24"/>
          <w:lang w:val="tg-Cyrl-TJ"/>
        </w:rPr>
        <w:t>ғ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айр аз амал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ои хато ва невроз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 зу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уроти бавоситаи </w:t>
      </w:r>
      <w:r w:rsidRPr="00FB63D9">
        <w:rPr>
          <w:rFonts w:ascii="Cambria" w:hAnsi="Cambria" w:cs="Cambria"/>
          <w:sz w:val="24"/>
          <w:szCs w:val="24"/>
          <w:lang w:val="tg-Cyrl-TJ"/>
        </w:rPr>
        <w:t>ғ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айрихуш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ин дар ч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аён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мегардад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хоб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хаёл кардан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хатоги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айд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галлютсинатсия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99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Усули асосии психоанализ кадом 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ассотсиатсияи озод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интроспектсия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мушо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ида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рибав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усули гипноз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sz w:val="24"/>
          <w:szCs w:val="24"/>
          <w:lang w:val="tg-Cyrl-TJ"/>
        </w:rPr>
        <w:t>100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Он мундари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равон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оло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бошуур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нест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аммо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э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тимолан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амал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карда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мешавад, Фрейд муайян кардаааст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бе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уш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ё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пешак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бе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уш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таъ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ибшуда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овимат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кардан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сублиматсияшуда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101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Муаллифи равиши фаъолияти ом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зиши шахсият кист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А.И. Леонтьев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Б.Г. Ананев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А.Маслоу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 Адлер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Л.С. Выготский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102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табиии рафтор, ки барои шахс хос буда, дар динамика, 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анг ва мувозинати аксуламал ба таъсири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аёт зу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ур мекунанд, кадом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оянд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характер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сохт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характер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обилият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одат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103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олати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инсон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ки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душвори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бартарафнашавандае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ки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</w:t>
      </w:r>
      <w:r w:rsidRPr="00FB63D9">
        <w:rPr>
          <w:rFonts w:ascii="Times New Roman Tj" w:hAnsi="Times New Roman Tj"/>
          <w:sz w:val="24"/>
          <w:szCs w:val="24"/>
        </w:rPr>
        <w:t xml:space="preserve">асидан ба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адаф</w:t>
      </w:r>
      <w:r w:rsidRPr="00FB63D9">
        <w:rPr>
          <w:rFonts w:ascii="Times New Roman Tj" w:hAnsi="Times New Roman Tj"/>
          <w:sz w:val="24"/>
          <w:szCs w:val="24"/>
        </w:rPr>
        <w:t xml:space="preserve"> ба миён меояд, кадом 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олат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аст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ноумед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эйфория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авас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Cambria" w:hAnsi="Cambria" w:cs="Cambria"/>
          <w:sz w:val="24"/>
          <w:szCs w:val="24"/>
          <w:lang w:val="tg-Cyrl-TJ"/>
        </w:rPr>
        <w:t>ғ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амгин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таъсир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sz w:val="24"/>
          <w:szCs w:val="24"/>
          <w:lang w:val="tg-Cyrl-TJ"/>
        </w:rPr>
        <w:t>104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Психолог, ки бори аввал масъалаи сохтори шахсиятро ошкоро ба миён гузоштааст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 Мясишев 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 Н. Леонтев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Д. А.Леонтев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 Г. Ананев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 С.Мерлин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105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Худшинос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Times New Roman Tj" w:hAnsi="Times New Roman Tj"/>
          <w:sz w:val="24"/>
          <w:szCs w:val="24"/>
        </w:rPr>
        <w:t>ист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обилияти шахс эътироф намудани худро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амчун субъект бо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х</w:t>
      </w:r>
      <w:r w:rsidRPr="00FB63D9">
        <w:rPr>
          <w:rFonts w:ascii="Times New Roman Tj" w:hAnsi="Times New Roman Tj"/>
          <w:sz w:val="24"/>
          <w:szCs w:val="24"/>
        </w:rPr>
        <w:t>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хоси худ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инъикоси тасвири яклухти ашё ва ходисахои олами атроф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дара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шиддатнокии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реаксия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</w:t>
      </w:r>
      <w:r w:rsidRPr="00FB63D9">
        <w:rPr>
          <w:rFonts w:ascii="Times New Roman Tj" w:hAnsi="Times New Roman Tj"/>
          <w:sz w:val="24"/>
          <w:szCs w:val="24"/>
        </w:rPr>
        <w:t xml:space="preserve"> дар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авоб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ангеза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гуногун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созмони системавии шахсро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амчун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як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узъи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удонашаванда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аз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умла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сат</w:t>
      </w:r>
      <w:r w:rsidRPr="00FB63D9">
        <w:rPr>
          <w:rFonts w:ascii="Cambria" w:hAnsi="Cambria" w:cs="Cambria"/>
          <w:sz w:val="24"/>
          <w:szCs w:val="24"/>
        </w:rPr>
        <w:t>ҳҳ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гуногуни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соз</w:t>
      </w:r>
      <w:r w:rsidRPr="00FB63D9">
        <w:rPr>
          <w:rFonts w:ascii="Times New Roman Tj" w:hAnsi="Times New Roman Tj"/>
          <w:sz w:val="24"/>
          <w:szCs w:val="24"/>
        </w:rPr>
        <w:t xml:space="preserve">мони равонии 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ро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ифода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мекунад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$E) мав</w:t>
      </w:r>
      <w:r w:rsidRPr="000940F4">
        <w:rPr>
          <w:rFonts w:ascii="Cambria" w:hAnsi="Cambria" w:cs="Cambria"/>
          <w:sz w:val="24"/>
          <w:szCs w:val="24"/>
          <w:lang w:val="tg-Cyrl-TJ"/>
        </w:rPr>
        <w:t>қ</w:t>
      </w:r>
      <w:r w:rsidRPr="000940F4">
        <w:rPr>
          <w:rFonts w:ascii="Times New Roman Tj" w:hAnsi="Times New Roman Tj"/>
          <w:sz w:val="24"/>
          <w:szCs w:val="24"/>
          <w:lang w:val="tg-Cyrl-TJ"/>
        </w:rPr>
        <w:t>еи дохилии шахс нисбат ба му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ити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0940F4">
        <w:rPr>
          <w:rFonts w:ascii="Cambria" w:hAnsi="Cambria" w:cs="Cambria"/>
          <w:sz w:val="24"/>
          <w:szCs w:val="24"/>
          <w:lang w:val="tg-Cyrl-TJ"/>
        </w:rPr>
        <w:t>ҷ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Pr="000940F4">
        <w:rPr>
          <w:rFonts w:ascii="Cambria" w:hAnsi="Cambria" w:cs="Cambria"/>
          <w:sz w:val="24"/>
          <w:szCs w:val="24"/>
          <w:lang w:val="tg-Cyrl-TJ"/>
        </w:rPr>
        <w:t>ӣ</w:t>
      </w:r>
      <w:r w:rsidRPr="000940F4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106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Муаллиф, ки параметр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интроверсия – экстраверсияро муфассал тавсиф кардааст, кист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A</w:t>
      </w:r>
      <w:r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</w:t>
      </w:r>
      <w:r w:rsidRPr="00FB63D9">
        <w:rPr>
          <w:rFonts w:ascii="Times New Roman Tj" w:hAnsi="Times New Roman Tj"/>
          <w:sz w:val="24"/>
          <w:szCs w:val="24"/>
          <w:lang w:val="en-US"/>
        </w:rPr>
        <w:t xml:space="preserve">. </w:t>
      </w:r>
      <w:r w:rsidRPr="00FB63D9">
        <w:rPr>
          <w:rFonts w:ascii="Times New Roman Tj" w:hAnsi="Times New Roman Tj"/>
          <w:sz w:val="24"/>
          <w:szCs w:val="24"/>
        </w:rPr>
        <w:t>Юнг</w:t>
      </w:r>
      <w:r>
        <w:rPr>
          <w:rFonts w:ascii="Times New Roman Tj" w:hAnsi="Times New Roman Tj"/>
          <w:sz w:val="24"/>
          <w:szCs w:val="24"/>
          <w:lang w:val="en-US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r w:rsidRPr="00FB63D9">
        <w:rPr>
          <w:rFonts w:ascii="Times New Roman Tj" w:hAnsi="Times New Roman Tj"/>
          <w:sz w:val="24"/>
          <w:szCs w:val="24"/>
          <w:lang w:val="en-US"/>
        </w:rPr>
        <w:t>B</w:t>
      </w:r>
      <w:r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en-US"/>
        </w:rPr>
        <w:t xml:space="preserve">3. </w:t>
      </w:r>
      <w:r w:rsidRPr="00FB63D9">
        <w:rPr>
          <w:rFonts w:ascii="Times New Roman Tj" w:hAnsi="Times New Roman Tj"/>
          <w:sz w:val="24"/>
          <w:szCs w:val="24"/>
        </w:rPr>
        <w:t>Фрейд</w:t>
      </w:r>
      <w:r>
        <w:rPr>
          <w:rFonts w:ascii="Times New Roman Tj" w:hAnsi="Times New Roman Tj"/>
          <w:sz w:val="24"/>
          <w:szCs w:val="24"/>
          <w:lang w:val="en-US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 Вундт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 Адлер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Э. Кречмер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107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уме, ки таъсири мута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обилаи субъектро бо олам муайян мекунад, симои равониро ба ву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уд меорад, ки бо ёрии он амал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табдилёб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ассуми 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субъект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дар низоми зинанизомии динамик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худинкишофёбанда ба амал меояд, кадом 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характер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омеасоз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108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Муаллифи психологияи инфирод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кадом олим 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А.Адлер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Э.Кречмер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В.Франкл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Г.Олпорт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К. Левин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109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Шахсият дар назари А.Ф.Лазурский ч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гуна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ягонагии ду механизми психолог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: эндопсихика ва экзопсихика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анбаи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тимоии 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арбияи интегралии раванд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олат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х</w:t>
      </w:r>
      <w:r w:rsidRPr="00FB63D9">
        <w:rPr>
          <w:rFonts w:ascii="Times New Roman Tj" w:hAnsi="Times New Roman Tj"/>
          <w:sz w:val="24"/>
          <w:szCs w:val="24"/>
        </w:rPr>
        <w:t>осият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равон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 намуди махсуси ташаккули психолог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мебошад, ки тавассути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аёти шахс дар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омеа тавлид мешавад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сифати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тимоии системавие, ки фард дар фаъолият ба даст овардааст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110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Са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мгузорони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асосии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</w:t>
      </w:r>
      <w:r w:rsidRPr="00FB63D9">
        <w:rPr>
          <w:rFonts w:ascii="Times New Roman Tj" w:hAnsi="Times New Roman Tj"/>
          <w:sz w:val="24"/>
          <w:szCs w:val="24"/>
        </w:rPr>
        <w:t>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уми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буданд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В.Н.Мясишев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А.Н.Леонтев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Б.Г. Ананев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С.Л.Рубинштейн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В.С.Мерлин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111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Персонология илм дар бораи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чист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дар бораи шахсият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дар бораи 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дар бораи хислат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коллектив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дар бораи бе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уш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112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Муаллифи консепсияи фардияти интегралии шахсро муаййян намоед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В.С.Мерлин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А.Н.Леонтев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Б.Г. Ананев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В.Н.Мясишев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С.Л.Рубинштейн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113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Ба назари Д.А.Леонтев, асоси сат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мав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удияти сохтори шахсият 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ум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зерин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мебошанд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sz w:val="24"/>
          <w:szCs w:val="24"/>
        </w:rPr>
        <w:t>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; 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>зод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; </w:t>
      </w:r>
      <w:r w:rsidRPr="00FB63D9">
        <w:rPr>
          <w:rFonts w:ascii="Times New Roman Tj" w:hAnsi="Times New Roman Tj" w:cs="Times New Roman Tj"/>
          <w:sz w:val="24"/>
          <w:szCs w:val="24"/>
        </w:rPr>
        <w:t>масъулият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озод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; </w:t>
      </w:r>
      <w:r w:rsidRPr="00FB63D9">
        <w:rPr>
          <w:rFonts w:ascii="Times New Roman Tj" w:hAnsi="Times New Roman Tj" w:cs="Times New Roman Tj"/>
          <w:sz w:val="24"/>
          <w:szCs w:val="24"/>
        </w:rPr>
        <w:t>маънои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аёт</w:t>
      </w:r>
      <w:r w:rsidRPr="00FB63D9">
        <w:rPr>
          <w:rFonts w:ascii="Times New Roman Tj" w:hAnsi="Times New Roman Tj"/>
          <w:sz w:val="24"/>
          <w:szCs w:val="24"/>
        </w:rPr>
        <w:t xml:space="preserve">; </w:t>
      </w:r>
      <w:r w:rsidRPr="00FB63D9">
        <w:rPr>
          <w:rFonts w:ascii="Times New Roman Tj" w:hAnsi="Times New Roman Tj" w:cs="Times New Roman Tj"/>
          <w:sz w:val="24"/>
          <w:szCs w:val="24"/>
        </w:rPr>
        <w:t>мун</w:t>
      </w:r>
      <w:r w:rsidRPr="00FB63D9">
        <w:rPr>
          <w:rFonts w:ascii="Times New Roman Tj" w:hAnsi="Times New Roman Tj"/>
          <w:sz w:val="24"/>
          <w:szCs w:val="24"/>
        </w:rPr>
        <w:t>осибат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маънои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аёт</w:t>
      </w:r>
      <w:r w:rsidRPr="00FB63D9">
        <w:rPr>
          <w:rFonts w:ascii="Times New Roman Tj" w:hAnsi="Times New Roman Tj"/>
          <w:sz w:val="24"/>
          <w:szCs w:val="24"/>
        </w:rPr>
        <w:t xml:space="preserve">; </w:t>
      </w:r>
      <w:r w:rsidRPr="00FB63D9">
        <w:rPr>
          <w:rFonts w:ascii="Times New Roman Tj" w:hAnsi="Times New Roman Tj" w:cs="Times New Roman Tj"/>
          <w:sz w:val="24"/>
          <w:szCs w:val="24"/>
        </w:rPr>
        <w:t>масъулият</w:t>
      </w:r>
      <w:r w:rsidRPr="00FB63D9">
        <w:rPr>
          <w:rFonts w:ascii="Times New Roman Tj" w:hAnsi="Times New Roman Tj"/>
          <w:sz w:val="24"/>
          <w:szCs w:val="24"/>
        </w:rPr>
        <w:t xml:space="preserve">; </w:t>
      </w:r>
      <w:r w:rsidRPr="00FB63D9">
        <w:rPr>
          <w:rFonts w:ascii="Times New Roman Tj" w:hAnsi="Times New Roman Tj" w:cs="Times New Roman Tj"/>
          <w:sz w:val="24"/>
          <w:szCs w:val="24"/>
        </w:rPr>
        <w:t>муносибат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масъулият; муносибат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; </w:t>
      </w:r>
      <w:r w:rsidRPr="00FB63D9">
        <w:rPr>
          <w:rFonts w:ascii="Times New Roman Tj" w:hAnsi="Times New Roman Tj" w:cs="Times New Roman Tj"/>
          <w:sz w:val="24"/>
          <w:szCs w:val="24"/>
        </w:rPr>
        <w:t>р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sz w:val="24"/>
          <w:szCs w:val="24"/>
        </w:rPr>
        <w:t>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; </w:t>
      </w:r>
      <w:r w:rsidRPr="00FB63D9">
        <w:rPr>
          <w:rFonts w:ascii="Times New Roman Tj" w:hAnsi="Times New Roman Tj" w:cs="Times New Roman Tj"/>
          <w:sz w:val="24"/>
          <w:szCs w:val="24"/>
        </w:rPr>
        <w:t>Озод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114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Унсур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асосии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узъи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психологии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шахсият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идаи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Б.И.Додонов, кадом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оянд</w:t>
      </w:r>
      <w:r w:rsidRPr="00FB63D9">
        <w:rPr>
          <w:rFonts w:ascii="Times New Roman Tj" w:hAnsi="Times New Roman Tj"/>
          <w:sz w:val="24"/>
          <w:szCs w:val="24"/>
        </w:rPr>
        <w:t xml:space="preserve"> (то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ро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сан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ед</w:t>
      </w:r>
      <w:r>
        <w:rPr>
          <w:rFonts w:ascii="Times New Roman Tj" w:hAnsi="Times New Roman Tj"/>
          <w:sz w:val="24"/>
          <w:szCs w:val="24"/>
        </w:rPr>
        <w:t>) 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самтнок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характер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обил</w:t>
      </w:r>
      <w:r w:rsidRPr="00FB63D9">
        <w:rPr>
          <w:rFonts w:ascii="Times New Roman Tj" w:hAnsi="Times New Roman Tj"/>
          <w:sz w:val="24"/>
          <w:szCs w:val="24"/>
        </w:rPr>
        <w:t>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онбин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115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 xml:space="preserve">К. К.Платонов дар сохтори шахсият шумораи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чанд</w:t>
      </w:r>
      <w:r w:rsidRPr="00FB63D9">
        <w:rPr>
          <w:rFonts w:ascii="Times New Roman Tj" w:hAnsi="Times New Roman Tj"/>
          <w:sz w:val="24"/>
          <w:szCs w:val="24"/>
        </w:rPr>
        <w:t xml:space="preserve"> зерсохторро муайян мекунад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4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3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5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6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7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116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 xml:space="preserve">В. Г.Ананев чунин мешуморид, ки барои дуруст фахмидани шахсият, пеш аз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ама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муайян карда шавад?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лили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ом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мав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еи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тимоии 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лили хислат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характерологии 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лили хосият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психофизиологии шахсият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лили кобилият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лили характер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117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А. Г.Ковалев раванди ташаккули шахсиятро ч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гуна мефа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мид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рушд аз динамика ва ноустувор ба торафт устувор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в</w:t>
      </w:r>
      <w:r w:rsidRPr="00FB63D9">
        <w:rPr>
          <w:rFonts w:ascii="Times New Roman Tj" w:hAnsi="Times New Roman Tj"/>
          <w:sz w:val="24"/>
          <w:szCs w:val="24"/>
        </w:rPr>
        <w:t>а доим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мегузарад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ташаккули шахсият раванди 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илаи гузариш аз як 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ила ба 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илаи дигар аст, ки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б</w:t>
      </w:r>
      <w:r w:rsidRPr="00FB63D9">
        <w:rPr>
          <w:rFonts w:ascii="Times New Roman Tj" w:hAnsi="Times New Roman Tj"/>
          <w:sz w:val="24"/>
          <w:szCs w:val="24"/>
        </w:rPr>
        <w:t>о б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/>
          <w:sz w:val="24"/>
          <w:szCs w:val="24"/>
        </w:rPr>
        <w:t>рон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 ё низоъ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 мушо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ида мешавад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ташаккули шахсият «ду таваллуди шахсият»-ро дар бар мегирад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дак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ангоми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боз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кардан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бози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>и на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шбоз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табдил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меёбад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бача дар бози хислатхои шахсиро сохиб мешавад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118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кам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оянд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фаъол, бошуурона, интеграл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интихоб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ки ба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рибаи ало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аи фард бо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анба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гуногуни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еият асос ёфтааст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системаи талабот, манфиат ва идеал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ало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даи гузоштан ва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алли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мушкилот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тарбияи шахс, ки мавкеи махсуси субъектро нисбат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б</w:t>
      </w:r>
      <w:r w:rsidRPr="00FB63D9">
        <w:rPr>
          <w:rFonts w:ascii="Times New Roman Tj" w:hAnsi="Times New Roman Tj"/>
          <w:sz w:val="24"/>
          <w:szCs w:val="24"/>
        </w:rPr>
        <w:t xml:space="preserve">а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он, ба одамони гирду атроф ва худ, бар хилофи реактивият дар назар дорад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даъво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119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В.С.Мерлин консепсияи шахсият ба чи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асоснок кардааст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системаи динамикии бисёрсат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аи</w:t>
      </w:r>
      <w:r w:rsidRPr="00FB63D9">
        <w:rPr>
          <w:rFonts w:ascii="Times New Roman Tj" w:hAnsi="Times New Roman Tj"/>
          <w:sz w:val="24"/>
          <w:szCs w:val="24"/>
        </w:rPr>
        <w:t xml:space="preserve"> робита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мута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обила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ташкили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х</w:t>
      </w:r>
      <w:r w:rsidRPr="00FB63D9">
        <w:rPr>
          <w:rFonts w:ascii="Times New Roman Tj" w:hAnsi="Times New Roman Tj"/>
          <w:sz w:val="24"/>
          <w:szCs w:val="24"/>
        </w:rPr>
        <w:t>ислат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ду ма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 xml:space="preserve">и осори ба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ам наздик, ки яке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б</w:t>
      </w:r>
      <w:r w:rsidRPr="00FB63D9">
        <w:rPr>
          <w:rFonts w:ascii="Times New Roman Tj" w:hAnsi="Times New Roman Tj"/>
          <w:sz w:val="24"/>
          <w:szCs w:val="24"/>
        </w:rPr>
        <w:t>о органик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дигаре бо со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зич ало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аманд аст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баррасии раванд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ои инкишоф ва ташаккули шахсият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амчун гузариши пайгирона аз э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тиё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оти элементар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ғ</w:t>
      </w:r>
      <w:r w:rsidRPr="00FB63D9">
        <w:rPr>
          <w:rFonts w:ascii="Times New Roman Tj" w:hAnsi="Times New Roman Tj"/>
          <w:sz w:val="24"/>
          <w:szCs w:val="24"/>
        </w:rPr>
        <w:t xml:space="preserve">айришуур ё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исман </w:t>
      </w:r>
      <w:r w:rsidRPr="00FB63D9">
        <w:rPr>
          <w:rFonts w:ascii="Cambria" w:hAnsi="Cambria" w:cs="Cambria"/>
          <w:sz w:val="24"/>
          <w:szCs w:val="24"/>
        </w:rPr>
        <w:t>ғ</w:t>
      </w:r>
      <w:r w:rsidRPr="00FB63D9">
        <w:rPr>
          <w:rFonts w:ascii="Times New Roman Tj" w:hAnsi="Times New Roman Tj"/>
          <w:sz w:val="24"/>
          <w:szCs w:val="24"/>
        </w:rPr>
        <w:t>айрифа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м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ба э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тиё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оти миёнарав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баъзе ма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дудият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ое, ки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оида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мушаххасеро му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аррар мекунанд, ки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б</w:t>
      </w:r>
      <w:r w:rsidRPr="00FB63D9">
        <w:rPr>
          <w:rFonts w:ascii="Times New Roman Tj" w:hAnsi="Times New Roman Tj"/>
          <w:sz w:val="24"/>
          <w:szCs w:val="24"/>
        </w:rPr>
        <w:t>ояд риоя шаванд ва метавонанд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ро шаванд ё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ро шаванд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хислат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</w:t>
      </w:r>
      <w:r w:rsidRPr="00FB63D9">
        <w:rPr>
          <w:rFonts w:ascii="Times New Roman Tj" w:hAnsi="Times New Roman Tj"/>
          <w:sz w:val="24"/>
          <w:szCs w:val="24"/>
        </w:rPr>
        <w:t>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120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Ба акидаи В.Н.Мясишев 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уми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зерин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«муносибати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доминант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ё </w:t>
      </w:r>
      <w:r w:rsidRPr="00FB63D9">
        <w:rPr>
          <w:rFonts w:ascii="Times New Roman Tj" w:hAnsi="Times New Roman Tj"/>
          <w:sz w:val="24"/>
          <w:szCs w:val="24"/>
        </w:rPr>
        <w:t>интеграли онро ифода мекунад»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намо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характер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ш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оди</w:t>
      </w:r>
      <w:r w:rsidRPr="00FB63D9">
        <w:rPr>
          <w:rFonts w:ascii="Cambria" w:hAnsi="Cambria" w:cs="Cambria"/>
          <w:sz w:val="24"/>
          <w:szCs w:val="24"/>
        </w:rPr>
        <w:t>ҳӣ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121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Дар 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уми А.Н.Леонтев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ойи марказ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ба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кадом </w:t>
      </w:r>
      <w:r w:rsidRPr="00FB63D9">
        <w:rPr>
          <w:rFonts w:ascii="Times New Roman Tj" w:hAnsi="Times New Roman Tj"/>
          <w:sz w:val="24"/>
          <w:szCs w:val="24"/>
        </w:rPr>
        <w:t>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ум тааллу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 дорад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«маънои шахс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»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самти шахсият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низоми 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низоми диспозитсияв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э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тиё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инфирод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122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Консепсияи К.К.Платонов ч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ном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дорад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функсионал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-</w:t>
      </w:r>
      <w:r w:rsidRPr="00FB63D9">
        <w:rPr>
          <w:rFonts w:ascii="Times New Roman Tj" w:hAnsi="Times New Roman Tj" w:cs="Times New Roman Tj"/>
          <w:sz w:val="24"/>
          <w:szCs w:val="24"/>
        </w:rPr>
        <w:t>динамик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фардияти интеграл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авасмандгардон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-динамик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самти эмотсионал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системаи диспозитсияв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123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В. Франкл намояндаи ч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мебошад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самти экзистенсиал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рафторшинос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психоанализ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гешталт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терапияи гешталт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124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Психологи хори</w:t>
      </w:r>
      <w:r w:rsidRPr="00FB63D9">
        <w:rPr>
          <w:rFonts w:ascii="Cambria" w:hAnsi="Cambria" w:cs="Cambria"/>
          <w:sz w:val="24"/>
          <w:szCs w:val="24"/>
        </w:rPr>
        <w:t>ҷӣ</w:t>
      </w:r>
      <w:r w:rsidRPr="00FB63D9">
        <w:rPr>
          <w:rFonts w:ascii="Times New Roman Tj" w:hAnsi="Times New Roman Tj"/>
          <w:sz w:val="24"/>
          <w:szCs w:val="24"/>
        </w:rPr>
        <w:t xml:space="preserve"> – муаллифи 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уми зершахсият ё зершахс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кист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Р.Ассагиоли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К.Ро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ерс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3. Фрейд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А.Адлер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 xml:space="preserve">. </w:t>
      </w:r>
      <w:r w:rsidRPr="00FB63D9">
        <w:rPr>
          <w:rFonts w:ascii="Times New Roman Tj" w:hAnsi="Times New Roman Tj" w:cs="Times New Roman Tj"/>
          <w:sz w:val="24"/>
          <w:szCs w:val="24"/>
        </w:rPr>
        <w:t>Уотсон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125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омеасоз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чист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раванд ва 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а</w:t>
      </w:r>
      <w:r w:rsidRPr="00FB63D9">
        <w:rPr>
          <w:rFonts w:ascii="Times New Roman Tj" w:hAnsi="Times New Roman Tj"/>
          <w:sz w:val="24"/>
          <w:szCs w:val="24"/>
        </w:rPr>
        <w:t>зхудкунии шахс ва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диди минбаъдаи фаъоли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рибаи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муносибат ба худ, ки г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ё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аз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берун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баъзе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бартар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ё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сон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еии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шарт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шудааст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амал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намудани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обилият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инфирод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Худ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шиши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худ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инчунин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тавас</w:t>
      </w:r>
      <w:r w:rsidRPr="00FB63D9">
        <w:rPr>
          <w:rFonts w:ascii="Times New Roman Tj" w:hAnsi="Times New Roman Tj"/>
          <w:sz w:val="24"/>
          <w:szCs w:val="24"/>
        </w:rPr>
        <w:t>сути фаъолият бо одамони дигар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муносибати бевоситаи эмотсионал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нисб</w:t>
      </w:r>
      <w:r w:rsidRPr="00FB63D9">
        <w:rPr>
          <w:rFonts w:ascii="Times New Roman Tj" w:hAnsi="Times New Roman Tj"/>
          <w:sz w:val="24"/>
          <w:szCs w:val="24"/>
        </w:rPr>
        <w:t>ат ба худ, новобаста аз он ки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м</w:t>
      </w:r>
      <w:r w:rsidRPr="00FB63D9">
        <w:rPr>
          <w:rFonts w:ascii="Times New Roman Tj" w:hAnsi="Times New Roman Tj"/>
          <w:sz w:val="24"/>
          <w:szCs w:val="24"/>
        </w:rPr>
        <w:t>ан ягон хислате дорам, ки ин муносибатро шар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меди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ё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не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ама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аво</w:t>
      </w:r>
      <w:r w:rsidRPr="00FB63D9">
        <w:rPr>
          <w:rFonts w:ascii="Times New Roman Tj" w:hAnsi="Times New Roman Tj"/>
          <w:sz w:val="24"/>
          <w:szCs w:val="24"/>
        </w:rPr>
        <w:t>б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нодурустанд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126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Во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асосии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сохто</w:t>
      </w:r>
      <w:r w:rsidRPr="00FB63D9">
        <w:rPr>
          <w:rFonts w:ascii="Times New Roman Tj" w:hAnsi="Times New Roman Tj"/>
          <w:sz w:val="24"/>
          <w:szCs w:val="24"/>
        </w:rPr>
        <w:t xml:space="preserve">рии фаъолият аз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Times New Roman Tj" w:hAnsi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иборатанд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 вазифа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психолог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амал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амалиёт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сатхи функсияхои психофизиологи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намуд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махсуси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фаъолият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127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Кадоме аз муаллифони зерин сат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 сохтори шахсиятро муайян мекунад, ки 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ои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инс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синну соли шахсро дар бар мегирад: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К.К.Платонов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А.Н.Леонтев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Б.И.Додонов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Б.Г. Ананев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В.Н.Мясишев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128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Ассагиоли чандт модели сохтории шахсият</w:t>
      </w:r>
      <w:r w:rsidRPr="00FB63D9">
        <w:rPr>
          <w:rFonts w:ascii="Times New Roman Tj" w:hAnsi="Times New Roman Tj"/>
          <w:sz w:val="24"/>
          <w:szCs w:val="24"/>
          <w:lang w:val="tg-Cyrl-TJ"/>
        </w:rPr>
        <w:t>ро</w:t>
      </w:r>
      <w:r w:rsidRPr="00FB63D9">
        <w:rPr>
          <w:rFonts w:ascii="Times New Roman Tj" w:hAnsi="Times New Roman Tj"/>
          <w:sz w:val="24"/>
          <w:szCs w:val="24"/>
        </w:rPr>
        <w:t xml:space="preserve"> фар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 мекунад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8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4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3 элемент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5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7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129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Муносибате, ки дар он 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умхои пешбаранда «зарурат», «ангеза», «э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</w:rPr>
        <w:t>сосот», «маъният», «маънои шахс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 w:cs="Times New Roman Tj"/>
          <w:sz w:val="24"/>
          <w:szCs w:val="24"/>
        </w:rPr>
        <w:t>»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мебошанд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муайян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намоед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арзиш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авасмандкун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психоаналитик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130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Муаллиф</w:t>
      </w:r>
      <w:r w:rsidRPr="00FB63D9">
        <w:rPr>
          <w:rFonts w:ascii="Times New Roman Tj" w:hAnsi="Times New Roman Tj"/>
          <w:sz w:val="24"/>
          <w:szCs w:val="24"/>
          <w:lang w:val="tg-Cyrl-TJ"/>
        </w:rPr>
        <w:t>е</w:t>
      </w:r>
      <w:r w:rsidRPr="00FB63D9">
        <w:rPr>
          <w:rFonts w:ascii="Times New Roman Tj" w:hAnsi="Times New Roman Tj"/>
          <w:sz w:val="24"/>
          <w:szCs w:val="24"/>
        </w:rPr>
        <w:t>, ки 10 намуди самти эмотсионалии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ш</w:t>
      </w:r>
      <w:r w:rsidRPr="00FB63D9">
        <w:rPr>
          <w:rFonts w:ascii="Times New Roman Tj" w:hAnsi="Times New Roman Tj"/>
          <w:sz w:val="24"/>
          <w:szCs w:val="24"/>
        </w:rPr>
        <w:t>ахсро муайян кардааст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Б.И.Додонов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А.Н.Леонтев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Б.Г. Ананев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В.С.Мерлин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В.Н.Мясишев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131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Сохтори шахсият, ба 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ид</w:t>
      </w:r>
      <w:r w:rsidRPr="00FB63D9">
        <w:rPr>
          <w:rFonts w:ascii="Times New Roman Tj" w:hAnsi="Times New Roman Tj"/>
          <w:sz w:val="24"/>
          <w:szCs w:val="24"/>
        </w:rPr>
        <w:t xml:space="preserve">аи Д.А.Леонтев,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аз ч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иборат 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системаи идоракун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ё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олами ботинии 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сохтор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шахсияти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аста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олами берунии 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ама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авоб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нодурустанд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@132.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Мувофи</w:t>
      </w:r>
      <w:r w:rsidRPr="000940F4">
        <w:rPr>
          <w:rFonts w:ascii="Cambria" w:hAnsi="Cambria" w:cs="Cambria"/>
          <w:sz w:val="24"/>
          <w:szCs w:val="24"/>
          <w:lang w:val="tg-Cyrl-TJ"/>
        </w:rPr>
        <w:t>қ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идаи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А.А.Рин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кадом </w:t>
      </w:r>
      <w:r w:rsidRPr="000940F4">
        <w:rPr>
          <w:rFonts w:ascii="Times New Roman Tj" w:hAnsi="Times New Roman Tj"/>
          <w:sz w:val="24"/>
          <w:szCs w:val="24"/>
          <w:lang w:val="tg-Cyrl-TJ"/>
        </w:rPr>
        <w:t>маф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ум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меъёри камолоти шахсият мебошанд?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$A) масъулият; рушди худ;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$B) озод</w:t>
      </w:r>
      <w:r w:rsidRPr="000940F4">
        <w:rPr>
          <w:rFonts w:ascii="Cambria" w:hAnsi="Cambria" w:cs="Cambria"/>
          <w:sz w:val="24"/>
          <w:szCs w:val="24"/>
          <w:lang w:val="tg-Cyrl-TJ"/>
        </w:rPr>
        <w:t>ӣ</w:t>
      </w:r>
      <w:r w:rsidRPr="000940F4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$C) самт;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$D) та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аммулпазир</w:t>
      </w:r>
      <w:r w:rsidRPr="000940F4">
        <w:rPr>
          <w:rFonts w:ascii="Cambria" w:hAnsi="Cambria" w:cs="Cambria"/>
          <w:sz w:val="24"/>
          <w:szCs w:val="24"/>
          <w:lang w:val="tg-Cyrl-TJ"/>
        </w:rPr>
        <w:t>ӣ</w:t>
      </w:r>
      <w:r w:rsidRPr="000940F4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$E) тафаккури мусб</w:t>
      </w:r>
      <w:r w:rsidRPr="000940F4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@133. 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Маф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/>
          <w:sz w:val="24"/>
          <w:szCs w:val="24"/>
          <w:lang w:val="tg-Cyrl-TJ"/>
        </w:rPr>
        <w:t>уми во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/>
          <w:sz w:val="24"/>
          <w:szCs w:val="24"/>
          <w:lang w:val="tg-Cyrl-TJ"/>
        </w:rPr>
        <w:t>иди сохтории шахсият</w:t>
      </w:r>
      <w:r w:rsidRPr="00FB63D9">
        <w:rPr>
          <w:rFonts w:ascii="Times New Roman Tj" w:hAnsi="Times New Roman Tj"/>
          <w:sz w:val="24"/>
          <w:szCs w:val="24"/>
          <w:lang w:val="tg-Cyrl-TJ"/>
        </w:rPr>
        <w:t>ро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к</w:t>
      </w:r>
      <w:r w:rsidRPr="000940F4">
        <w:rPr>
          <w:rFonts w:ascii="Cambria" w:hAnsi="Cambria" w:cs="Cambria"/>
          <w:sz w:val="24"/>
          <w:szCs w:val="24"/>
          <w:lang w:val="tg-Cyrl-TJ"/>
        </w:rPr>
        <w:t>ӣ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пешни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/>
          <w:sz w:val="24"/>
          <w:szCs w:val="24"/>
          <w:lang w:val="tg-Cyrl-TJ"/>
        </w:rPr>
        <w:t>од мекунад?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$A) К.К.Платонов;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$B) А.Н.Леонтев;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Б.Г. Ананев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В.С.Мерлин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В.Н.Мясищев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134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Илме, ки дар чорро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аи фан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таби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гуманитар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техник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ба ву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уд омада, падидашинос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онун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 ва механизм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инкишофи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и</w:t>
      </w:r>
      <w:r w:rsidRPr="00FB63D9">
        <w:rPr>
          <w:rFonts w:ascii="Times New Roman Tj" w:hAnsi="Times New Roman Tj"/>
          <w:sz w:val="24"/>
          <w:szCs w:val="24"/>
        </w:rPr>
        <w:t>нсонро дар 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илаи камолот ва махсусан дар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олати расидан ба дара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аи баландтарин дар ин рушд меом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 xml:space="preserve">зад, 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номида мешавад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акмеология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таълим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шахсшинос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гигиена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психофизиология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135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уми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«тарзи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аёти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инфирод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 w:cs="Times New Roman Tj"/>
          <w:sz w:val="24"/>
          <w:szCs w:val="24"/>
        </w:rPr>
        <w:t>»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консепсияи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</w:t>
      </w:r>
      <w:r w:rsidRPr="00FB63D9">
        <w:rPr>
          <w:rFonts w:ascii="Times New Roman Tj" w:hAnsi="Times New Roman Tj"/>
          <w:sz w:val="24"/>
          <w:szCs w:val="24"/>
        </w:rPr>
        <w:t>асеъ истифода шудааст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В.С.Мерлин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А.Н.Леонтев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Б.Г. Ананев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В.Н.Мясишев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Додонов Б.И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136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Усул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даст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овардани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нишонди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анда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эм</w:t>
      </w:r>
      <w:r w:rsidRPr="00FB63D9">
        <w:rPr>
          <w:rFonts w:ascii="Times New Roman Tj" w:hAnsi="Times New Roman Tj"/>
          <w:sz w:val="24"/>
          <w:szCs w:val="24"/>
        </w:rPr>
        <w:t>пирик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</w:t>
      </w:r>
      <w:r w:rsidRPr="00FB63D9">
        <w:rPr>
          <w:rFonts w:ascii="Times New Roman Tj" w:hAnsi="Times New Roman Tj"/>
          <w:sz w:val="24"/>
          <w:szCs w:val="24"/>
        </w:rPr>
        <w:t xml:space="preserve">а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Times New Roman Tj" w:hAnsi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та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сим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мешаванд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объектив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субъектив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иттилоот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проектив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7E0BAF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интегратив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@137.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А.Г.Асмолов дар консепсияи шахсияти худ 5 стратегияи тад</w:t>
      </w:r>
      <w:r w:rsidRPr="000940F4">
        <w:rPr>
          <w:rFonts w:ascii="Cambria" w:hAnsi="Cambria" w:cs="Cambria"/>
          <w:sz w:val="24"/>
          <w:szCs w:val="24"/>
          <w:lang w:val="tg-Cyrl-TJ"/>
        </w:rPr>
        <w:t>қ</w:t>
      </w:r>
      <w:r w:rsidRPr="000940F4">
        <w:rPr>
          <w:rFonts w:ascii="Times New Roman Tj" w:hAnsi="Times New Roman Tj"/>
          <w:sz w:val="24"/>
          <w:szCs w:val="24"/>
          <w:lang w:val="tg-Cyrl-TJ"/>
        </w:rPr>
        <w:t>и</w:t>
      </w:r>
      <w:r w:rsidRPr="000940F4">
        <w:rPr>
          <w:rFonts w:ascii="Cambria" w:hAnsi="Cambria" w:cs="Cambria"/>
          <w:sz w:val="24"/>
          <w:szCs w:val="24"/>
          <w:lang w:val="tg-Cyrl-TJ"/>
        </w:rPr>
        <w:t>қ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оти шахсиятро муайян мекунад,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Pr="000940F4">
        <w:rPr>
          <w:rFonts w:ascii="Times New Roman Tj" w:hAnsi="Times New Roman Tj"/>
          <w:sz w:val="24"/>
          <w:szCs w:val="24"/>
          <w:lang w:val="tg-Cyrl-TJ"/>
        </w:rPr>
        <w:t>байни ин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/>
          <w:sz w:val="24"/>
          <w:szCs w:val="24"/>
          <w:lang w:val="tg-Cyrl-TJ"/>
        </w:rPr>
        <w:t>о яке иловаг</w:t>
      </w:r>
      <w:r w:rsidRPr="000940F4">
        <w:rPr>
          <w:rFonts w:ascii="Cambria" w:hAnsi="Cambria" w:cs="Cambria"/>
          <w:sz w:val="24"/>
          <w:szCs w:val="24"/>
          <w:lang w:val="tg-Cyrl-TJ"/>
        </w:rPr>
        <w:t>ӣ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0940F4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$A) мав</w:t>
      </w:r>
      <w:r w:rsidRPr="000940F4">
        <w:rPr>
          <w:rFonts w:ascii="Cambria" w:hAnsi="Cambria" w:cs="Cambria"/>
          <w:sz w:val="24"/>
          <w:szCs w:val="24"/>
          <w:lang w:val="tg-Cyrl-TJ"/>
        </w:rPr>
        <w:t>ҷ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удият</w:t>
      </w:r>
      <w:r w:rsidRPr="000940F4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$B) омил</w:t>
      </w:r>
      <w:r w:rsidRPr="000940F4">
        <w:rPr>
          <w:rFonts w:ascii="Cambria" w:hAnsi="Cambria" w:cs="Cambria"/>
          <w:sz w:val="24"/>
          <w:szCs w:val="24"/>
          <w:lang w:val="tg-Cyrl-TJ"/>
        </w:rPr>
        <w:t>ӣ</w:t>
      </w:r>
      <w:r w:rsidRPr="000940F4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$C) блок; инчунин 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авасмандкунанда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динамик</w:t>
      </w:r>
      <w:r w:rsidRPr="000940F4">
        <w:rPr>
          <w:rFonts w:ascii="Cambria" w:hAnsi="Cambria" w:cs="Cambria"/>
          <w:sz w:val="24"/>
          <w:szCs w:val="24"/>
          <w:lang w:val="tg-Cyrl-TJ"/>
        </w:rPr>
        <w:t>ӣ</w:t>
      </w:r>
      <w:r w:rsidRPr="000940F4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конститутсион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-антропометр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рафтор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-</w:t>
      </w:r>
      <w:r w:rsidRPr="00FB63D9">
        <w:rPr>
          <w:rFonts w:ascii="Times New Roman Tj" w:hAnsi="Times New Roman Tj" w:cs="Times New Roman Tj"/>
          <w:sz w:val="24"/>
          <w:szCs w:val="24"/>
        </w:rPr>
        <w:t>муътадил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138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Насбкун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чист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омода будан, майл ба дарк кардан, дарк кардан ва дарки предметро ба таври муайян ё амал кардан бо он мувофики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т</w:t>
      </w:r>
      <w:r w:rsidRPr="00FB63D9">
        <w:rPr>
          <w:rFonts w:ascii="Times New Roman Tj" w:hAnsi="Times New Roman Tj"/>
          <w:sz w:val="24"/>
          <w:szCs w:val="24"/>
        </w:rPr>
        <w:t>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рибаи гузашта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системаи му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арраргардидаи му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имтарин барнома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ма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садноки шахс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ки ягонагии семантикии рафтори ташаббускори 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ро муайян мекунад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танзими дохил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ки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тавассути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</w:t>
      </w:r>
      <w:r w:rsidRPr="00FB63D9">
        <w:rPr>
          <w:rFonts w:ascii="Times New Roman Tj" w:hAnsi="Times New Roman Tj"/>
          <w:sz w:val="24"/>
          <w:szCs w:val="24"/>
        </w:rPr>
        <w:t>амт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арзиш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миёнарав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мешавад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мачм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и ангезахои устувор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ама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ав</w:t>
      </w:r>
      <w:r w:rsidRPr="00FB63D9">
        <w:rPr>
          <w:rFonts w:ascii="Times New Roman Tj" w:hAnsi="Times New Roman Tj"/>
          <w:sz w:val="24"/>
          <w:szCs w:val="24"/>
        </w:rPr>
        <w:t>об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нодурустанд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139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Ма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сади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назарияи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ор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</w:t>
      </w:r>
      <w:r w:rsidRPr="00FB63D9">
        <w:rPr>
          <w:rFonts w:ascii="Times New Roman Tj" w:hAnsi="Times New Roman Tj"/>
          <w:sz w:val="24"/>
          <w:szCs w:val="24"/>
        </w:rPr>
        <w:t>елли дар бораи сохтор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муайян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карда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шавад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шар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одамон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та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рибаи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зиндагии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худро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ша</w:t>
      </w:r>
      <w:r w:rsidRPr="00FB63D9">
        <w:rPr>
          <w:rFonts w:ascii="Times New Roman Tj" w:hAnsi="Times New Roman Tj"/>
          <w:sz w:val="24"/>
          <w:szCs w:val="24"/>
          <w:lang w:val="tg-Cyrl-TJ"/>
        </w:rPr>
        <w:t>р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меди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анд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пешг</w:t>
      </w:r>
      <w:r w:rsidRPr="00FB63D9">
        <w:rPr>
          <w:rFonts w:ascii="Cambria" w:hAnsi="Cambria" w:cs="Cambria"/>
          <w:sz w:val="24"/>
          <w:szCs w:val="24"/>
          <w:lang w:val="tg-Cyrl-TJ"/>
        </w:rPr>
        <w:t>ӯӣ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мекунанд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такрори «модел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самарабахш»</w:t>
      </w:r>
      <w:r w:rsidRPr="00FB63D9">
        <w:rPr>
          <w:rFonts w:ascii="Times New Roman Tj" w:hAnsi="Times New Roman Tj"/>
          <w:sz w:val="24"/>
          <w:szCs w:val="24"/>
        </w:rPr>
        <w:t>-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рафтор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 илмии рафтори одамон бо тарзи муайян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мавкеи махсуси субъектро нисбат ба чахон дар назар дорад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ало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аи бошууронаи психолог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бо дигарон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140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обилият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Times New Roman Tj" w:hAnsi="Times New Roman Tj"/>
          <w:sz w:val="24"/>
          <w:szCs w:val="24"/>
        </w:rPr>
        <w:t>ист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хусусияти индивидуалии психологии шахс, ки ба талаботи ин фаъолият мувофик буда, шарти ичрои бомуваффакияти он мебошад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динамикии фаъолияти равонии инсон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фонди муайяни дониш, малака ва малака дар со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аи муайян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муносибати фаъолонаи мусбат ба предмет, майли ба он маш</w:t>
      </w:r>
      <w:r w:rsidRPr="00FB63D9">
        <w:rPr>
          <w:rFonts w:ascii="Cambria" w:hAnsi="Cambria" w:cs="Cambria"/>
          <w:sz w:val="24"/>
          <w:szCs w:val="24"/>
        </w:rPr>
        <w:t>ғ</w:t>
      </w:r>
      <w:r w:rsidRPr="00FB63D9">
        <w:rPr>
          <w:rFonts w:ascii="Times New Roman Tj" w:hAnsi="Times New Roman Tj" w:cs="Times New Roman Tj"/>
          <w:sz w:val="24"/>
          <w:szCs w:val="24"/>
        </w:rPr>
        <w:t>ул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шудан</w:t>
      </w:r>
      <w:r w:rsidRPr="00FB63D9">
        <w:rPr>
          <w:rFonts w:ascii="Times New Roman Tj" w:hAnsi="Times New Roman Tj"/>
          <w:sz w:val="24"/>
          <w:szCs w:val="24"/>
        </w:rPr>
        <w:t>,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б</w:t>
      </w:r>
      <w:r w:rsidRPr="00FB63D9">
        <w:rPr>
          <w:rFonts w:ascii="Times New Roman Tj" w:hAnsi="Times New Roman Tj"/>
          <w:sz w:val="24"/>
          <w:szCs w:val="24"/>
        </w:rPr>
        <w:t>а сат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баланди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рушд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гузаштан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ама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авоб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нодурустанд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141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Муаллифи яке аз назария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маш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ури арзиш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тамоюли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арзиш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оро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муайян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намоед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С.Швартс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3. Фрейд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Д.Келли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Б.Г. Ананев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4F7468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В.Н.Мясишев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142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Вакууми мав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удият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чист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хол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бем</w:t>
      </w:r>
      <w:r w:rsidRPr="00FB63D9">
        <w:rPr>
          <w:rFonts w:ascii="Times New Roman Tj" w:hAnsi="Times New Roman Tj"/>
          <w:sz w:val="24"/>
          <w:szCs w:val="24"/>
        </w:rPr>
        <w:t>аън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будани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аёт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аз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сараш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шакли мушаххаси фаъолият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тава</w:t>
      </w:r>
      <w:r w:rsidRPr="00FB63D9">
        <w:rPr>
          <w:rFonts w:ascii="Cambria" w:hAnsi="Cambria" w:cs="Cambria"/>
          <w:sz w:val="24"/>
          <w:szCs w:val="24"/>
        </w:rPr>
        <w:t>ҷҷӯҳ</w:t>
      </w:r>
      <w:r w:rsidRPr="00FB63D9">
        <w:rPr>
          <w:rFonts w:ascii="Times New Roman Tj" w:hAnsi="Times New Roman Tj"/>
          <w:sz w:val="24"/>
          <w:szCs w:val="24"/>
        </w:rPr>
        <w:t>и аввалиндара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аи шахсият ба зо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ир, ба одамони атроф,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б</w:t>
      </w:r>
      <w:r w:rsidRPr="00FB63D9">
        <w:rPr>
          <w:rFonts w:ascii="Times New Roman Tj" w:hAnsi="Times New Roman Tj"/>
          <w:sz w:val="24"/>
          <w:szCs w:val="24"/>
        </w:rPr>
        <w:t>а ходиса ва падида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беруна нигаронида шудааст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еияти психолог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новобаста аз он, ки шахс, маънои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аётро ма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з ч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мебинад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ама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авоб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нодурустанд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143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обилияти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субъект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барои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ноил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шудан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адди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информатсия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шароити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додашуда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сарфи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камтарини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энергия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т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даи А.В. Либин,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номида мешавад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оптимал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убронпул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самаранок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мутоби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шав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нати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анок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144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обилият</w:t>
      </w:r>
      <w:r w:rsidRPr="00FB63D9">
        <w:rPr>
          <w:rFonts w:ascii="Times New Roman Tj" w:hAnsi="Times New Roman Tj"/>
          <w:sz w:val="24"/>
          <w:szCs w:val="24"/>
        </w:rPr>
        <w:t>и синхрон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аз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нав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тартиб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додани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субъекти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мутоби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талаботи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вазъият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аз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назарияи услуб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номида мешавад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мутоби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шав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оптимал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уброн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самаранок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анок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145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обилияти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дарк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намудани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обилият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худ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ташаккули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рафтори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вазифа ё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олати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мушаххас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мувофи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консепсияи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</w:t>
      </w:r>
      <w:r w:rsidRPr="00FB63D9"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 w:cs="Times New Roman Tj"/>
          <w:sz w:val="24"/>
          <w:szCs w:val="24"/>
        </w:rPr>
        <w:t>Бандура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ки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одамонр</w:t>
      </w:r>
      <w:r w:rsidRPr="00FB63D9">
        <w:rPr>
          <w:rFonts w:ascii="Times New Roman Tj" w:hAnsi="Times New Roman Tj"/>
          <w:sz w:val="24"/>
          <w:szCs w:val="24"/>
        </w:rPr>
        <w:t>о ба ву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овардаанд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меноманд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худмаърифат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худшинос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худта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лил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Мушо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идаи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худ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худтанзимкун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146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Со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аи илми равоншинос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ки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онун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ила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инкишофи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ташаккули шахсиятро дар давоми онтогенези инсон аз таваллуд то марг меом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зад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инкишоф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гносеологияи 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му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оисав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инкишоф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147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Усуле, ки ба ом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 xml:space="preserve">зиши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онун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инкишофи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бо ро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 моделсозии шарт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асосии он асос ёфтааст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стратегияи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рибавии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тад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буридани синну 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тулон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гуфтуг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клиник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му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оисав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148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Раванд ва 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аи азхудкун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диди фаъолонаи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рибаи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аз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ониби фард, ки дар муошират ва фаъолият сурат мегирад: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омеасоз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маориф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таълим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мутоби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шав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sz w:val="24"/>
          <w:szCs w:val="24"/>
          <w:lang w:val="tg-Cyrl-TJ"/>
        </w:rPr>
        <w:t>149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Низоми муносибат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ои субъект дар во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/>
          <w:sz w:val="24"/>
          <w:szCs w:val="24"/>
          <w:lang w:val="tg-Cyrl-TJ"/>
        </w:rPr>
        <w:t>еияти и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тимо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, ки барои 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ар як давраи синну сол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хос, дар та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рибаи </w:t>
      </w:r>
      <w:r w:rsidRPr="00FB63D9">
        <w:rPr>
          <w:rFonts w:ascii="Cambria" w:hAnsi="Cambria" w:cs="Cambria"/>
          <w:sz w:val="24"/>
          <w:szCs w:val="24"/>
          <w:lang w:val="tg-Cyrl-TJ"/>
        </w:rPr>
        <w:t>ӯ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инъикос ёфта, дар фаъолияти муштарак бо одамони дигар амал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мегардад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вазъи рушди и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дарачаи инкишофи алока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фаъолияти пешбаранда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варами марказии синну 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фазои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150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Категорияи психологияи инкишоф, ки фосила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инфиродии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замони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аёти инсонро ифода намуда, аз назарияи мушаххаси инкишоф ва принсипи даврабандии он бармеояд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синну соли равон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ила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sz w:val="24"/>
          <w:szCs w:val="24"/>
        </w:rPr>
        <w:t>рон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синну соли хронолог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давра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151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Категорияи психологияи инкишоф, ки рохи асосии инкишофи онтогенетикии инсонро ифода мекунад, азхудкунии шахс аз дастовардхои маданияти модд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маънавии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инсон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муайян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месозад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тасарруф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дастго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муошират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мутоби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шав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ассимилятсия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sz w:val="24"/>
          <w:szCs w:val="24"/>
          <w:lang w:val="tg-Cyrl-TJ"/>
        </w:rPr>
        <w:t>152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Давра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ои махсуси онтогенези нисбатан к</w:t>
      </w:r>
      <w:r w:rsidRPr="00FB63D9">
        <w:rPr>
          <w:rFonts w:ascii="Cambria" w:hAnsi="Cambria" w:cs="Cambria"/>
          <w:sz w:val="24"/>
          <w:szCs w:val="24"/>
          <w:lang w:val="tg-Cyrl-TJ"/>
        </w:rPr>
        <w:t>ӯ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то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, ки бо та</w:t>
      </w:r>
      <w:r w:rsidRPr="00FB63D9">
        <w:rPr>
          <w:rFonts w:ascii="Cambria" w:hAnsi="Cambria" w:cs="Cambria"/>
          <w:sz w:val="24"/>
          <w:szCs w:val="24"/>
          <w:lang w:val="tg-Cyrl-TJ"/>
        </w:rPr>
        <w:t>ғ</w:t>
      </w:r>
      <w:r w:rsidRPr="00FB63D9">
        <w:rPr>
          <w:rFonts w:ascii="Times New Roman Tj" w:hAnsi="Times New Roman Tj"/>
          <w:sz w:val="24"/>
          <w:szCs w:val="24"/>
          <w:lang w:val="tg-Cyrl-TJ"/>
        </w:rPr>
        <w:t>йироти нога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онии равон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хос буда, бо раванд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ои меъёр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барои рушди прогрессивии инсон заруранд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sz w:val="24"/>
          <w:szCs w:val="24"/>
        </w:rPr>
        <w:t>рон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синну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синну 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ила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давра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литик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sz w:val="24"/>
          <w:szCs w:val="24"/>
        </w:rPr>
        <w:t>рон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инфирод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153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Консепсияи марказии консепсияи Э.Эриксон, ки ягонагии эмотсионалию маърифатии акида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оро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бораи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худ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мав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еи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он, дар системаи муносибатхои байнишахси ифода мекунад? 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худшинос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интегратсияи нафс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Консепсияи худ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худшинос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154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уми такрори 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то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, фишурдашуда дар онтогенези 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шакл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филогенетик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(таърих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кадом 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уми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рекапитуля</w:t>
      </w:r>
      <w:r w:rsidRPr="00FB63D9">
        <w:rPr>
          <w:rFonts w:ascii="Times New Roman Tj" w:hAnsi="Times New Roman Tj"/>
          <w:sz w:val="24"/>
          <w:szCs w:val="24"/>
        </w:rPr>
        <w:t>тсия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консепсияи конвергенсияи ду омили 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консепсияи се 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илаи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консепсияи фар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анг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-таърих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уми сотсиогенетик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155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Дар консепсияи Л.С.Виготский б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/>
          <w:sz w:val="24"/>
          <w:szCs w:val="24"/>
        </w:rPr>
        <w:t>рон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вобаста ба синну солро ч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гуна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мешуморанд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падида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меъёр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механизми марказии динамикаи синну 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аи вайрон кардани 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падару модар ва 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дак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«дард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афзоянда»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та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шарт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дар хатти инкишоф, ки як синну солро аз дигараш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удо мекунанд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аи манфии бархурди шахсияти инкишофёбанда бо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еияти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156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Фаъолияти пешбаранда кадом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оянд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фаъолияте, ки дар он дигар намудхои фаъолият ба вучуд омада, форматсияхои нави асосии синну солй ташаккул меёбанд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ое</w:t>
      </w:r>
      <w:r w:rsidRPr="00FB63D9">
        <w:rPr>
          <w:rFonts w:ascii="Times New Roman Tj" w:hAnsi="Times New Roman Tj"/>
          <w:sz w:val="24"/>
          <w:szCs w:val="24"/>
        </w:rPr>
        <w:t xml:space="preserve">, ки барои шахс бештар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олибанд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ое, ки дар ин 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илаи инкишоф шахс бештари ва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ти худро ба он мебахшад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фаъолияте, ки 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да</w:t>
      </w:r>
      <w:r w:rsidRPr="00FB63D9">
        <w:rPr>
          <w:rFonts w:ascii="Times New Roman Tj" w:hAnsi="Times New Roman Tj"/>
          <w:sz w:val="24"/>
          <w:szCs w:val="24"/>
        </w:rPr>
        <w:t>кро калонсолон ташви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мекунанд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фаъолияте, ки дар он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рибаи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аз худ карда мешавад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157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Синну соли хронолог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муайян карда мешавад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чорч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баи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фардии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дак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физиологии инкишофи 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дак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психологии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инкишофи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дак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маърифатии инкишофи 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дак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158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Низоми назар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 оид ба олами объектив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мав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еи инсон дар он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аз ч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ибара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 аст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интизори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амдард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рафтори 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амъият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онбин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E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хирад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sz w:val="24"/>
          <w:szCs w:val="24"/>
          <w:lang w:val="tg-Cyrl-TJ"/>
        </w:rPr>
        <w:t>159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Рамзи куллаи рушд, лахзаи гул-гулшукуфии шахсияти инсонро муайян намоед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«Акме»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«</w:t>
      </w:r>
      <w:r>
        <w:rPr>
          <w:rFonts w:ascii="Times New Roman Tj" w:hAnsi="Times New Roman Tj"/>
          <w:sz w:val="24"/>
          <w:szCs w:val="24"/>
          <w:lang w:val="tg-Cyrl-TJ"/>
        </w:rPr>
        <w:t>Пик</w:t>
      </w:r>
      <w:r w:rsidRPr="00FB63D9">
        <w:rPr>
          <w:rFonts w:ascii="Times New Roman Tj" w:hAnsi="Times New Roman Tj"/>
          <w:sz w:val="24"/>
          <w:szCs w:val="24"/>
          <w:lang w:val="tg-Cyrl-TJ"/>
        </w:rPr>
        <w:t>»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«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уллаи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рушд»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«Ма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дудияти рушд»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«Тавозун»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160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 xml:space="preserve">Ба андешаи Б.Г.Ананев, камолот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кадом </w:t>
      </w:r>
      <w:r w:rsidRPr="00FB63D9">
        <w:rPr>
          <w:rFonts w:ascii="Times New Roman Tj" w:hAnsi="Times New Roman Tj"/>
          <w:sz w:val="24"/>
          <w:szCs w:val="24"/>
        </w:rPr>
        <w:t>давра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аст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мухолифат ба раванд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инволютсион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дар шакли раванд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бар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ароркунанда ва созанда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ба эътидол овардани сат</w:t>
      </w:r>
      <w:r w:rsidRPr="00FB63D9">
        <w:rPr>
          <w:rFonts w:ascii="Cambria" w:hAnsi="Cambria" w:cs="Cambria"/>
          <w:sz w:val="24"/>
          <w:szCs w:val="24"/>
          <w:lang w:val="tg-Cyrl-TJ"/>
        </w:rPr>
        <w:t>ҳҳ</w:t>
      </w:r>
      <w:r w:rsidRPr="00FB63D9">
        <w:rPr>
          <w:rFonts w:ascii="Times New Roman Tj" w:hAnsi="Times New Roman Tj"/>
          <w:sz w:val="24"/>
          <w:szCs w:val="24"/>
        </w:rPr>
        <w:t>ои функсионалии фаъолияти асос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ташаккули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олати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статсионарии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бема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дуд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«петрификатсияи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 w:cs="Times New Roman Tj"/>
          <w:sz w:val="24"/>
          <w:szCs w:val="24"/>
        </w:rPr>
        <w:t>»</w:t>
      </w:r>
      <w:r w:rsidRPr="00FB63D9">
        <w:rPr>
          <w:rFonts w:ascii="Times New Roman Tj" w:hAnsi="Times New Roman Tj"/>
          <w:sz w:val="24"/>
          <w:szCs w:val="24"/>
        </w:rPr>
        <w:t>, расидан ба баландии имконият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раванд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ои мураккабе, ки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олати устуворро вайрон мекунанд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</w:t>
      </w:r>
      <w:r w:rsidRPr="00FB63D9">
        <w:rPr>
          <w:rFonts w:ascii="Cambria" w:hAnsi="Cambria" w:cs="Cambria"/>
          <w:sz w:val="24"/>
          <w:szCs w:val="24"/>
        </w:rPr>
        <w:t>ғ</w:t>
      </w:r>
      <w:r w:rsidRPr="00FB63D9">
        <w:rPr>
          <w:rFonts w:ascii="Times New Roman Tj" w:hAnsi="Times New Roman Tj"/>
          <w:sz w:val="24"/>
          <w:szCs w:val="24"/>
        </w:rPr>
        <w:t>ози инволютсияи устувор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161</w:t>
      </w:r>
      <w:r>
        <w:rPr>
          <w:rFonts w:ascii="Times New Roman Tj" w:hAnsi="Times New Roman Tj"/>
          <w:sz w:val="24"/>
          <w:szCs w:val="24"/>
        </w:rPr>
        <w:t>.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Э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соси ва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дати ботин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ки дар асоси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аноатманд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аз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амъбасти 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ои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аёташ ва дарк намудани он дар ма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ъ аз ч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иборат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якпорчагии худ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эготсентризм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«Тасвири худ»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фард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катарсиси пир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162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>лати равонии маъмултарин дар пиронсол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кадом 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депрессияи синну сол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ноумед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изтироб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эйфория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фиксатсияи гипохондриакал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163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Дар шароити пиршавии муътадил та</w:t>
      </w:r>
      <w:r w:rsidRPr="00FB63D9">
        <w:rPr>
          <w:rFonts w:ascii="Cambria" w:hAnsi="Cambria" w:cs="Cambria"/>
          <w:sz w:val="24"/>
          <w:szCs w:val="24"/>
        </w:rPr>
        <w:t>ғ</w:t>
      </w:r>
      <w:r w:rsidRPr="00FB63D9">
        <w:rPr>
          <w:rFonts w:ascii="Times New Roman Tj" w:hAnsi="Times New Roman Tj"/>
          <w:sz w:val="24"/>
          <w:szCs w:val="24"/>
        </w:rPr>
        <w:t>йироти ма</w:t>
      </w:r>
      <w:r w:rsidRPr="00FB63D9">
        <w:rPr>
          <w:rFonts w:ascii="Cambria" w:hAnsi="Cambria" w:cs="Cambria"/>
          <w:sz w:val="24"/>
          <w:szCs w:val="24"/>
        </w:rPr>
        <w:t>ғ</w:t>
      </w:r>
      <w:r w:rsidRPr="00FB63D9">
        <w:rPr>
          <w:rFonts w:ascii="Times New Roman Tj" w:hAnsi="Times New Roman Tj"/>
          <w:sz w:val="24"/>
          <w:szCs w:val="24"/>
        </w:rPr>
        <w:t>зи шахсият</w:t>
      </w:r>
      <w:r w:rsidRPr="00FB63D9">
        <w:rPr>
          <w:rFonts w:ascii="Times New Roman Tj" w:hAnsi="Times New Roman Tj"/>
          <w:sz w:val="24"/>
          <w:szCs w:val="24"/>
          <w:lang w:val="tg-Cyrl-TJ"/>
        </w:rPr>
        <w:t>и инсон ч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р</w:t>
      </w:r>
      <w:r w:rsidRPr="00FB63D9">
        <w:rPr>
          <w:rFonts w:ascii="Cambria" w:hAnsi="Cambria" w:cs="Cambria"/>
          <w:sz w:val="24"/>
          <w:szCs w:val="24"/>
          <w:lang w:val="tg-Cyrl-TJ"/>
        </w:rPr>
        <w:t>ӯ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й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меди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аз стратегияи мутоби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шав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ба пир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вобаста аст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пайдо мешавад, вале патолог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нест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й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намеди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атман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амал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меояд</w:t>
      </w:r>
      <w:r w:rsidRPr="00FB63D9">
        <w:rPr>
          <w:rFonts w:ascii="Times New Roman Tj" w:hAnsi="Times New Roman Tj"/>
          <w:sz w:val="24"/>
          <w:szCs w:val="24"/>
        </w:rPr>
        <w:t xml:space="preserve">, </w:t>
      </w:r>
      <w:r w:rsidRPr="00FB63D9">
        <w:rPr>
          <w:rFonts w:ascii="Times New Roman Tj" w:hAnsi="Times New Roman Tj" w:cs="Times New Roman Tj"/>
          <w:sz w:val="24"/>
          <w:szCs w:val="24"/>
        </w:rPr>
        <w:t>ин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ра</w:t>
      </w:r>
      <w:r w:rsidRPr="00FB63D9">
        <w:rPr>
          <w:rFonts w:ascii="Times New Roman Tj" w:hAnsi="Times New Roman Tj"/>
          <w:sz w:val="24"/>
          <w:szCs w:val="24"/>
        </w:rPr>
        <w:t>ванди табиии инволютсия мебошад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мавз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тад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рибав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набуд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164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Пирон</w:t>
      </w:r>
      <w:r>
        <w:rPr>
          <w:rFonts w:ascii="Cambria" w:hAnsi="Cambria" w:cs="Cambria"/>
          <w:sz w:val="24"/>
          <w:szCs w:val="24"/>
          <w:lang w:val="tg-Cyrl-TJ"/>
        </w:rPr>
        <w:t>солӣ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давра 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рушди имконпазири 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инволютсияи биолог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устуворшав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</w:t>
      </w:r>
      <w:r w:rsidRPr="00FB63D9">
        <w:rPr>
          <w:rFonts w:ascii="Times New Roman Tj" w:hAnsi="Times New Roman Tj"/>
          <w:sz w:val="24"/>
          <w:szCs w:val="24"/>
        </w:rPr>
        <w:t>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инволютсия дар сатхи биологи ва равони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$D) м</w:t>
      </w:r>
      <w:r w:rsidRPr="000940F4">
        <w:rPr>
          <w:rFonts w:ascii="Cambria" w:hAnsi="Cambria" w:cs="Cambria"/>
          <w:sz w:val="24"/>
          <w:szCs w:val="24"/>
          <w:lang w:val="tg-Cyrl-TJ"/>
        </w:rPr>
        <w:t>ӯ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ътадилшав</w:t>
      </w:r>
      <w:r w:rsidRPr="000940F4">
        <w:rPr>
          <w:rFonts w:ascii="Cambria" w:hAnsi="Cambria" w:cs="Cambria"/>
          <w:sz w:val="24"/>
          <w:szCs w:val="24"/>
          <w:lang w:val="tg-Cyrl-TJ"/>
        </w:rPr>
        <w:t>ӣ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дар сат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раванд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маърифат</w:t>
      </w:r>
      <w:r w:rsidRPr="000940F4">
        <w:rPr>
          <w:rFonts w:ascii="Cambria" w:hAnsi="Cambria" w:cs="Cambria"/>
          <w:sz w:val="24"/>
          <w:szCs w:val="24"/>
          <w:lang w:val="tg-Cyrl-TJ"/>
        </w:rPr>
        <w:t>ӣ</w:t>
      </w:r>
      <w:r w:rsidRPr="000940F4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$E) таназзули ногузири шахсият;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@165.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Бино ба паж</w:t>
      </w:r>
      <w:r w:rsidRPr="000940F4">
        <w:rPr>
          <w:rFonts w:ascii="Cambria" w:hAnsi="Cambria" w:cs="Cambria"/>
          <w:sz w:val="24"/>
          <w:szCs w:val="24"/>
          <w:lang w:val="tg-Cyrl-TJ"/>
        </w:rPr>
        <w:t>ӯҳ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иш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м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актаби П.Балтес, 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икмат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0940F4">
        <w:rPr>
          <w:rFonts w:ascii="Times New Roman Tj" w:hAnsi="Times New Roman Tj"/>
          <w:sz w:val="24"/>
          <w:szCs w:val="24"/>
          <w:lang w:val="tg-Cyrl-TJ"/>
        </w:rPr>
        <w:t>ист?</w:t>
      </w:r>
    </w:p>
    <w:p w:rsidR="0078377D" w:rsidRPr="000940F4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940F4">
        <w:rPr>
          <w:rFonts w:ascii="Times New Roman Tj" w:hAnsi="Times New Roman Tj"/>
          <w:sz w:val="24"/>
          <w:szCs w:val="24"/>
          <w:lang w:val="tg-Cyrl-TJ"/>
        </w:rPr>
        <w:t>$A) системаи дониш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коршинос</w:t>
      </w:r>
      <w:r w:rsidRPr="000940F4">
        <w:rPr>
          <w:rFonts w:ascii="Cambria" w:hAnsi="Cambria" w:cs="Cambria"/>
          <w:sz w:val="24"/>
          <w:szCs w:val="24"/>
          <w:lang w:val="tg-Cyrl-TJ"/>
        </w:rPr>
        <w:t>ӣ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ба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Cambria" w:hAnsi="Cambria" w:cs="Cambria"/>
          <w:sz w:val="24"/>
          <w:szCs w:val="24"/>
          <w:lang w:val="tg-Cyrl-TJ"/>
        </w:rPr>
        <w:t>ҷ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анбаи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амалии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Cambria" w:hAnsi="Cambria" w:cs="Cambria"/>
          <w:sz w:val="24"/>
          <w:szCs w:val="24"/>
          <w:lang w:val="tg-Cyrl-TJ"/>
        </w:rPr>
        <w:t>ҳ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аёт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940F4">
        <w:rPr>
          <w:rFonts w:ascii="Times New Roman Tj" w:hAnsi="Times New Roman Tj" w:cs="Times New Roman Tj"/>
          <w:sz w:val="24"/>
          <w:szCs w:val="24"/>
          <w:lang w:val="tg-Cyrl-TJ"/>
        </w:rPr>
        <w:t>нигаронида</w:t>
      </w:r>
      <w:r w:rsidRPr="000940F4">
        <w:rPr>
          <w:rFonts w:ascii="Times New Roman Tj" w:hAnsi="Times New Roman Tj"/>
          <w:sz w:val="24"/>
          <w:szCs w:val="24"/>
          <w:lang w:val="tg-Cyrl-TJ"/>
        </w:rPr>
        <w:t xml:space="preserve"> шудааст;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системаи дониш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ами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назарияв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аз р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и эмотсионал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абули пирии худ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дар 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 xml:space="preserve">аи дарки он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абули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аёти худ дар ма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ъ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муносибати некбинона ба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166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Со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аи илми равоншинос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ки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онун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ила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инкишофи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ташаккули шахсиятро дар давоми онтогенези инсон аз таваллуд то марг меом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зад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инкишоф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гносеологияи 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му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оисав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инкишоф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167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Усуле, ки ба ом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 xml:space="preserve">зиши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онун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инкишофи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бо ро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 моделсозии шарт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асосии он асос ёфтааст: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стратегияи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рибавии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тад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буридани синну 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тулон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гуфтуг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клиник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му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оисав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168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Раванд, 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аи азхудкун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диди фаъолонаи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рибаи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аз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ониби фард, ки дар муошират ва фаъолият сурат мегирад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омеасоз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маориф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таълим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мутоби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шав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169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Принсипи психологияи инкишоф, ки дар он зухур мекунад, чорчубаи хронологи ва хусусиятхои хар як синну сол статик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набуда, балки бо таъсири омилхои ичтимоию таърих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сохти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 xml:space="preserve">тимоии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амъият муайян карда мешавад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принсипи таърихии психологияи инкишоф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принтсипи хусусияти эчодии инкишоф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принсипи на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ши пешбарандаи контексти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тимоию фар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анг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дар 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принтсипи фаъолияти муштараки муошират хамчун кувваи пешбарандаи инкишофи равони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принсипи амплификатсияи инкишоф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170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Системаи 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субъект дар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еияти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, ки барои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ар як давраи синну сол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хос, дар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 xml:space="preserve">рибаи 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 xml:space="preserve"> инъикос ёфта, дар фаъолияти муштарак бо одамони дигар амал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мегардад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вазъи рушди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дарачаи инкишофи алока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фаъолияти пешбаранда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варами марказии синну 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фазои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171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Илм</w:t>
      </w:r>
      <w:r w:rsidRPr="00FB63D9">
        <w:rPr>
          <w:rFonts w:ascii="Times New Roman Tj" w:hAnsi="Times New Roman Tj"/>
          <w:sz w:val="24"/>
          <w:szCs w:val="24"/>
          <w:lang w:val="tg-Cyrl-TJ"/>
        </w:rPr>
        <w:t>е, ки</w:t>
      </w:r>
      <w:r w:rsidRPr="00FB63D9">
        <w:rPr>
          <w:rFonts w:ascii="Times New Roman Tj" w:hAnsi="Times New Roman Tj"/>
          <w:sz w:val="24"/>
          <w:szCs w:val="24"/>
        </w:rPr>
        <w:t xml:space="preserve"> дар бораи механизм ва шароити ташаккули шаклу навъ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гуногуни дониш, 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ум ва амалиёти маърифат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дар инсон 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с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мекунад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гносеологияи 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маърифат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инкишоф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психологияи инкишоф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172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Давра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махсуси онтогенези нисбатан 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то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, ки бо та</w:t>
      </w:r>
      <w:r w:rsidRPr="00FB63D9">
        <w:rPr>
          <w:rFonts w:ascii="Cambria" w:hAnsi="Cambria" w:cs="Cambria"/>
          <w:sz w:val="24"/>
          <w:szCs w:val="24"/>
        </w:rPr>
        <w:t>ғ</w:t>
      </w:r>
      <w:r w:rsidRPr="00FB63D9">
        <w:rPr>
          <w:rFonts w:ascii="Times New Roman Tj" w:hAnsi="Times New Roman Tj"/>
          <w:sz w:val="24"/>
          <w:szCs w:val="24"/>
        </w:rPr>
        <w:t>йироти нога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онии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хос буда, бо раванд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меъёр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барои рушди прогрессивии инсон заруранд: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sz w:val="24"/>
          <w:szCs w:val="24"/>
        </w:rPr>
        <w:t>рон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синну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синну сол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ила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давра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литик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б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sz w:val="24"/>
          <w:szCs w:val="24"/>
        </w:rPr>
        <w:t>рон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инфирод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173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Навъи рушд, ки дар он давра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инкишоф ва 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аи ни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 xml:space="preserve">оии он дар ибтидо мушаххас ва ба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айд гирифта мешаванд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намуди пешакии 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намуди табдилнашудаи 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намуди стихиявии инкишоф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навъи муайянкунандаи 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навъи давравии 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174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уми такрори 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то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, фишурдашудаи замон дар онтогенези 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шакл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филогенетик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(таърих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кадом 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уми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рекапитуля</w:t>
      </w:r>
      <w:r w:rsidRPr="00FB63D9">
        <w:rPr>
          <w:rFonts w:ascii="Times New Roman Tj" w:hAnsi="Times New Roman Tj"/>
          <w:sz w:val="24"/>
          <w:szCs w:val="24"/>
        </w:rPr>
        <w:t>тсия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консепсияи конвергенсияи ду омили рушд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консепсияи се мар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илаи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рушд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консепсияи фар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анг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-таърих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маф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уми сотсиогенетик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175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синну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соли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ра</w:t>
      </w:r>
      <w:r w:rsidRPr="00FB63D9">
        <w:rPr>
          <w:rFonts w:ascii="Times New Roman Tj" w:hAnsi="Times New Roman Tj"/>
          <w:sz w:val="24"/>
          <w:szCs w:val="24"/>
        </w:rPr>
        <w:t xml:space="preserve">вониро бо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Times New Roman Tj" w:hAnsi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муайян мекунанд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омил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боло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зикршуда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хусусияти тарбия, хусусияти фаъолият ва муоширати 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шароити мушаххаси таърихии инкишофи шахсият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инкишофи система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функсионал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афзоиш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176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Дар консепсияи Л.С.Виготский б</w:t>
      </w:r>
      <w:r w:rsidRPr="00FB63D9">
        <w:rPr>
          <w:rFonts w:ascii="Cambria" w:hAnsi="Cambria" w:cs="Cambria"/>
          <w:sz w:val="24"/>
          <w:szCs w:val="24"/>
        </w:rPr>
        <w:t>ӯҳ</w:t>
      </w:r>
      <w:r w:rsidRPr="00FB63D9">
        <w:rPr>
          <w:rFonts w:ascii="Times New Roman Tj" w:hAnsi="Times New Roman Tj"/>
          <w:sz w:val="24"/>
          <w:szCs w:val="24"/>
        </w:rPr>
        <w:t>рон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вобаста ба синну сол ч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гуна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арор доранд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манфии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барх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рди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шахсияти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инк</w:t>
      </w:r>
      <w:r w:rsidRPr="00FB63D9">
        <w:rPr>
          <w:rFonts w:ascii="Times New Roman Tj" w:hAnsi="Times New Roman Tj"/>
          <w:sz w:val="24"/>
          <w:szCs w:val="24"/>
        </w:rPr>
        <w:t>ишофёбанда бо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еияти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нати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аи вайрон кардани 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падару модар ва 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/>
          <w:sz w:val="24"/>
          <w:szCs w:val="24"/>
        </w:rPr>
        <w:t>дак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«дард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афзоянда»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та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шарт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дар хатти инкишоф, ки як синну солро аз дигараш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удо мекунанд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падида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меъёр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механизми марказии динамикаи синну 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177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Фаъолияти пешбаранда кадом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оянд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фаъолияте, ки дар он дигар намуд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ои фаъолият ба вучуд омада, форматсияхои нави асосии синну сол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ташаккул меёбанд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B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фаъолият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ое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, ки барои шахс бештар 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олибанд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C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фаъолият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ое, ки дар ин мар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илаи инкишоф шахс бештари ва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/>
          <w:sz w:val="24"/>
          <w:szCs w:val="24"/>
          <w:lang w:val="tg-Cyrl-TJ"/>
        </w:rPr>
        <w:t>ти худро ба он мебахшад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фаъолияте, ки к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да</w:t>
      </w:r>
      <w:r w:rsidRPr="00FB63D9">
        <w:rPr>
          <w:rFonts w:ascii="Times New Roman Tj" w:hAnsi="Times New Roman Tj"/>
          <w:sz w:val="24"/>
          <w:szCs w:val="24"/>
        </w:rPr>
        <w:t>кро калонсолон ташви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мекунанд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фаъолияте, ки дар он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рибаи 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аз худ карда мешавад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178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Мувофики 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идаи Л.С.Виготский сохтори синну сол аз чи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 иборат аст</w:t>
      </w:r>
      <w:r w:rsidRPr="00FB63D9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Мувофи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идаи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Л.С.Виготский сохтори синну сол аз ч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иборат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аст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A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вазъи рушди и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 w:cs="Times New Roman Tj"/>
          <w:color w:val="333333"/>
          <w:sz w:val="24"/>
          <w:szCs w:val="24"/>
          <w:lang w:val="tg-Cyrl-TJ"/>
        </w:rPr>
        <w:t>тимо</w:t>
      </w:r>
      <w:r w:rsidRPr="00FB63D9">
        <w:rPr>
          <w:rFonts w:ascii="Cambria" w:hAnsi="Cambria" w:cs="Cambria"/>
          <w:color w:val="333333"/>
          <w:sz w:val="24"/>
          <w:szCs w:val="24"/>
          <w:lang w:val="tg-Cyrl-TJ"/>
        </w:rPr>
        <w:t>ӣ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  <w:lang w:val="tg-Cyrl-TJ"/>
        </w:rPr>
      </w:pPr>
      <w:r>
        <w:rPr>
          <w:rFonts w:ascii="Times New Roman Tj" w:hAnsi="Times New Roman Tj"/>
          <w:color w:val="333333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B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  <w:lang w:val="tg-Cyrl-TJ"/>
        </w:rPr>
        <w:t>фаъолияти пешбаранда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C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пешрави</w:t>
      </w:r>
      <w:r>
        <w:rPr>
          <w:rFonts w:ascii="Times New Roman" w:hAnsi="Times New Roman"/>
          <w:color w:val="333333"/>
          <w:sz w:val="24"/>
          <w:szCs w:val="24"/>
          <w:lang w:val="tg-Cyrl-TJ"/>
        </w:rPr>
        <w:t>ҳ</w:t>
      </w:r>
      <w:r>
        <w:rPr>
          <w:rFonts w:ascii="Times New Roman Tj" w:hAnsi="Times New Roman Tj"/>
          <w:color w:val="333333"/>
          <w:sz w:val="24"/>
          <w:szCs w:val="24"/>
          <w:lang w:val="tg-Cyrl-TJ"/>
        </w:rPr>
        <w:t>о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одиса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ои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боло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зикршуда</w:t>
      </w:r>
      <w:r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color w:val="333333"/>
          <w:sz w:val="24"/>
          <w:szCs w:val="24"/>
        </w:rPr>
      </w:pPr>
      <w:r>
        <w:rPr>
          <w:rFonts w:ascii="Times New Roman Tj" w:hAnsi="Times New Roman Tj"/>
          <w:color w:val="333333"/>
          <w:sz w:val="24"/>
          <w:szCs w:val="24"/>
        </w:rPr>
        <w:t>$</w:t>
      </w:r>
      <w:r w:rsidRPr="00FB63D9">
        <w:rPr>
          <w:rFonts w:ascii="Times New Roman Tj" w:hAnsi="Times New Roman Tj"/>
          <w:color w:val="333333"/>
          <w:sz w:val="24"/>
          <w:szCs w:val="24"/>
        </w:rPr>
        <w:t>D</w:t>
      </w:r>
      <w:r>
        <w:rPr>
          <w:rFonts w:ascii="Times New Roman Tj" w:hAnsi="Times New Roman Tj"/>
          <w:color w:val="333333"/>
          <w:sz w:val="24"/>
          <w:szCs w:val="24"/>
        </w:rPr>
        <w:t xml:space="preserve">) </w:t>
      </w:r>
      <w:r w:rsidRPr="00FB63D9">
        <w:rPr>
          <w:rFonts w:ascii="Times New Roman Tj" w:hAnsi="Times New Roman Tj"/>
          <w:color w:val="333333"/>
          <w:sz w:val="24"/>
          <w:szCs w:val="24"/>
        </w:rPr>
        <w:t>б</w:t>
      </w:r>
      <w:r w:rsidRPr="00FB63D9">
        <w:rPr>
          <w:rFonts w:ascii="Cambria" w:hAnsi="Cambria" w:cs="Cambria"/>
          <w:color w:val="333333"/>
          <w:sz w:val="24"/>
          <w:szCs w:val="24"/>
        </w:rPr>
        <w:t>ӯҳ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рон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дар</w:t>
      </w:r>
      <w:r w:rsidRPr="00FB63D9">
        <w:rPr>
          <w:rFonts w:ascii="Times New Roman Tj" w:hAnsi="Times New Roman Tj"/>
          <w:color w:val="333333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муносибат</w:t>
      </w:r>
      <w:r w:rsidRPr="00FB63D9">
        <w:rPr>
          <w:rFonts w:ascii="Cambria" w:hAnsi="Cambria" w:cs="Cambria"/>
          <w:color w:val="333333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color w:val="333333"/>
          <w:sz w:val="24"/>
          <w:szCs w:val="24"/>
        </w:rPr>
        <w:t>о</w:t>
      </w:r>
      <w:r w:rsidRPr="00FB63D9">
        <w:rPr>
          <w:rFonts w:ascii="Times New Roman Tj" w:hAnsi="Times New Roman Tj"/>
          <w:color w:val="333333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179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Акмеология илм дар бораи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чист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ом</w:t>
      </w:r>
      <w:r w:rsidRPr="00FB63D9">
        <w:rPr>
          <w:rFonts w:ascii="Cambria" w:hAnsi="Cambria" w:cs="Cambria"/>
          <w:sz w:val="24"/>
          <w:szCs w:val="24"/>
          <w:lang w:val="tg-Cyrl-TJ"/>
        </w:rPr>
        <w:t>ӯ</w:t>
      </w:r>
      <w:r w:rsidRPr="00FB63D9">
        <w:rPr>
          <w:rFonts w:ascii="Times New Roman Tj" w:hAnsi="Times New Roman Tj"/>
          <w:sz w:val="24"/>
          <w:szCs w:val="24"/>
          <w:lang w:val="tg-Cyrl-TJ"/>
        </w:rPr>
        <w:t>зиши падидашинос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онун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 ва механизм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>ои инкишофи инсон дар мар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илаи камолоти </w:t>
      </w:r>
      <w:r w:rsidRPr="00FB63D9">
        <w:rPr>
          <w:rFonts w:ascii="Cambria" w:hAnsi="Cambria" w:cs="Cambria"/>
          <w:sz w:val="24"/>
          <w:szCs w:val="24"/>
          <w:lang w:val="tg-Cyrl-TJ"/>
        </w:rPr>
        <w:t>ӯ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ва махсусан дар замони расидан ба дара</w:t>
      </w:r>
      <w:r w:rsidRPr="00FB63D9">
        <w:rPr>
          <w:rFonts w:ascii="Cambria" w:hAnsi="Cambria" w:cs="Cambria"/>
          <w:sz w:val="24"/>
          <w:szCs w:val="24"/>
          <w:lang w:val="tg-Cyrl-TJ"/>
        </w:rPr>
        <w:t>ҷ</w:t>
      </w:r>
      <w:r w:rsidRPr="00FB63D9">
        <w:rPr>
          <w:rFonts w:ascii="Times New Roman Tj" w:hAnsi="Times New Roman Tj"/>
          <w:sz w:val="24"/>
          <w:szCs w:val="24"/>
          <w:lang w:val="tg-Cyrl-TJ"/>
        </w:rPr>
        <w:t>аи баландтарини ин рушд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илми рушди фаъолияти касбии субъект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илми шахсият, ки барои идеал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илми инкишофи шахсият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илми идеал?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180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Принсип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асосии акмеология кадом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оянд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принсипи мураккаб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устувор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детерминизм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касбият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амалия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181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Самт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илмии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акмеология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анба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зерин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зо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ир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мешаванд</w:t>
      </w:r>
      <w:r w:rsidRPr="00FB63D9">
        <w:rPr>
          <w:rFonts w:ascii="Times New Roman Tj" w:hAnsi="Times New Roman Tj"/>
          <w:sz w:val="24"/>
          <w:szCs w:val="24"/>
        </w:rPr>
        <w:t>: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онтолог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равон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методолог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амал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назарияв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182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Ма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акмеология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амчун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илм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тавассу</w:t>
      </w:r>
      <w:r w:rsidRPr="00FB63D9">
        <w:rPr>
          <w:rFonts w:ascii="Times New Roman Tj" w:hAnsi="Times New Roman Tj"/>
          <w:sz w:val="24"/>
          <w:szCs w:val="24"/>
        </w:rPr>
        <w:t xml:space="preserve">ти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кадом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онун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ифода карда мешавад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рушди шахс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касб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худшиносии шахс дар касб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зиддият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байни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потенсиал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зиддият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байни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еият ва потенсиал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худмуайянкунии шахсият дар чамъият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183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Тад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оти</w:t>
      </w:r>
      <w:r w:rsidRPr="00FB63D9">
        <w:rPr>
          <w:rFonts w:ascii="Times New Roman Tj" w:hAnsi="Times New Roman Tj"/>
          <w:sz w:val="24"/>
          <w:szCs w:val="24"/>
        </w:rPr>
        <w:t xml:space="preserve"> амалии акмеологияи э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одиро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муайян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созед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анба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инноватсионии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мавз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ъ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раванди таълими калонсолон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технология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инноватсион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технология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иттилоот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технология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коммуникатсион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184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Муносибати акмеолог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систе</w:t>
      </w:r>
      <w:r w:rsidRPr="00FB63D9">
        <w:rPr>
          <w:rFonts w:ascii="Times New Roman Tj" w:hAnsi="Times New Roman Tj"/>
          <w:sz w:val="24"/>
          <w:szCs w:val="24"/>
        </w:rPr>
        <w:t>маогенези фаъолияти касб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кадом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анба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оро</w:t>
      </w:r>
      <w:r w:rsidRPr="00FB63D9">
        <w:rPr>
          <w:rFonts w:ascii="Times New Roman Tj" w:hAnsi="Times New Roman Tj"/>
          <w:sz w:val="24"/>
          <w:szCs w:val="24"/>
        </w:rPr>
        <w:t xml:space="preserve"> дар бар мегирад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Pr="00FB63D9">
        <w:rPr>
          <w:rFonts w:ascii="Times New Roman Tj" w:hAnsi="Times New Roman Tj"/>
          <w:sz w:val="24"/>
          <w:szCs w:val="24"/>
          <w:lang w:val="tg-Cyrl-TJ"/>
        </w:rPr>
        <w:t>A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нобаробар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гетерохронии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пешравии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ша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хс ба 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улла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фаъолияти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касб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ивазшавии оптима ва таназзул дар ро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дас</w:t>
      </w:r>
      <w:r w:rsidRPr="00FB63D9">
        <w:rPr>
          <w:rFonts w:ascii="Times New Roman Tj" w:hAnsi="Times New Roman Tj"/>
          <w:sz w:val="24"/>
          <w:szCs w:val="24"/>
        </w:rPr>
        <w:t>т овардани дастовард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баланд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интихоби тарзи инфиродии фаъолияти касб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интихоби траекторияи таълим аз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ониби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озодии интихоби касб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185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Акмеологияи амал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Times New Roman Tj" w:hAnsi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оро</w:t>
      </w:r>
      <w:r w:rsidRPr="00FB63D9">
        <w:rPr>
          <w:rFonts w:ascii="Times New Roman Tj" w:hAnsi="Times New Roman Tj"/>
          <w:sz w:val="24"/>
          <w:szCs w:val="24"/>
        </w:rPr>
        <w:t xml:space="preserve"> дар бар мегирад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акмеологияи идоракун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акмеологияи э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од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акмеологияи забоншинос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акмеологияи назарияв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акмеологияи амал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186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Зерсохтори акмеограммаи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обилият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>неру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чиро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бар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мегирад</w:t>
      </w:r>
      <w:r>
        <w:rPr>
          <w:rFonts w:ascii="Times New Roman Tj" w:hAnsi="Times New Roman Tj"/>
          <w:sz w:val="24"/>
          <w:szCs w:val="24"/>
          <w:lang w:val="tg-Cyrl-TJ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арзёбии истеъдод ва истеъдод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обилият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беназир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на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ша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орзу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шахс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худшиносии фард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ошкоро будани шахсият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187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Усуле, ки ба ом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зиши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онун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инки</w:t>
      </w:r>
      <w:r w:rsidRPr="00FB63D9">
        <w:rPr>
          <w:rFonts w:ascii="Times New Roman Tj" w:hAnsi="Times New Roman Tj"/>
          <w:sz w:val="24"/>
          <w:szCs w:val="24"/>
        </w:rPr>
        <w:t>шофи равон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бо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ро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моделсозии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шарт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асосии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он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асос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ёфтааст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стратегияи та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рибавии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тад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генетик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буридани синну сол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тулон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гуфтуг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клиник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усули му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оисав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188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Хусусият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умум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хоси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онун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акмеолог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дар та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ияи технологияи фаъолияти касб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ин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оанд: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пешг</w:t>
      </w:r>
      <w:r w:rsidRPr="00FB63D9">
        <w:rPr>
          <w:rFonts w:ascii="Cambria" w:hAnsi="Cambria" w:cs="Cambria"/>
          <w:sz w:val="24"/>
          <w:szCs w:val="24"/>
        </w:rPr>
        <w:t>ӯӣ</w:t>
      </w:r>
      <w:r w:rsidRPr="00FB63D9">
        <w:rPr>
          <w:rFonts w:ascii="Times New Roman Tj" w:hAnsi="Times New Roman Tj"/>
          <w:sz w:val="24"/>
          <w:szCs w:val="24"/>
        </w:rPr>
        <w:t>, ташхис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татби</w:t>
      </w:r>
      <w:r w:rsidRPr="00FB63D9">
        <w:rPr>
          <w:rFonts w:ascii="Cambria" w:hAnsi="Cambria" w:cs="Cambria"/>
          <w:sz w:val="24"/>
          <w:szCs w:val="24"/>
        </w:rPr>
        <w:t>қӣ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равон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танзимкунанда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муошират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иттилоот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189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</w:rPr>
        <w:t>Меъёрхои камолот аз р</w:t>
      </w:r>
      <w:r w:rsidRPr="00FB63D9">
        <w:rPr>
          <w:rFonts w:ascii="Cambria" w:hAnsi="Cambria" w:cs="Cambria"/>
          <w:sz w:val="24"/>
          <w:szCs w:val="24"/>
        </w:rPr>
        <w:t>ӯ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консепсияи </w:t>
      </w:r>
      <w:r w:rsidRPr="00FB63D9">
        <w:rPr>
          <w:rFonts w:ascii="Times New Roman Tj" w:hAnsi="Times New Roman Tj"/>
          <w:sz w:val="24"/>
          <w:szCs w:val="24"/>
        </w:rPr>
        <w:t xml:space="preserve">Б.Г. Ананев </w:t>
      </w:r>
      <w:r w:rsidRPr="00FB63D9">
        <w:rPr>
          <w:rFonts w:ascii="Times New Roman Tj" w:hAnsi="Times New Roman Tj"/>
          <w:sz w:val="24"/>
          <w:szCs w:val="24"/>
          <w:lang w:val="tg-Cyrl-TJ"/>
        </w:rPr>
        <w:t>ч</w:t>
      </w:r>
      <w:r w:rsidRPr="00FB63D9">
        <w:rPr>
          <w:rFonts w:ascii="Cambria" w:hAnsi="Cambria" w:cs="Cambria"/>
          <w:sz w:val="24"/>
          <w:szCs w:val="24"/>
          <w:lang w:val="tg-Cyrl-TJ"/>
        </w:rPr>
        <w:t>ӣ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/>
          <w:sz w:val="24"/>
          <w:szCs w:val="24"/>
        </w:rPr>
        <w:t>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камолоти ша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рванд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камолоти равон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камолоти ме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нат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камолоти соматик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E37E88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камолоти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исмон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190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 xml:space="preserve">Шахси аз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ати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/>
          <w:sz w:val="24"/>
          <w:szCs w:val="24"/>
        </w:rPr>
        <w:t>тимо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баркамол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аст</w:t>
      </w:r>
      <w:r>
        <w:rPr>
          <w:rFonts w:ascii="Times New Roman Tj" w:hAnsi="Times New Roman Tj"/>
          <w:sz w:val="24"/>
          <w:szCs w:val="24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шахсе, ки ма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са</w:t>
      </w:r>
      <w:r w:rsidRPr="00FB63D9">
        <w:rPr>
          <w:rFonts w:ascii="Times New Roman Tj" w:hAnsi="Times New Roman Tj"/>
          <w:sz w:val="24"/>
          <w:szCs w:val="24"/>
        </w:rPr>
        <w:t>днок дар болои худ кор мекунад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шахсе, ки мав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еи фаъоли зиндаг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ва хиради дуняви дорад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шахсияти мураккаб, кушода, ма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саднок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шахсияти худ инкишофёбанда, ки барои идеал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шахсияти муошират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@</w:t>
      </w:r>
      <w:r w:rsidRPr="00FB63D9">
        <w:rPr>
          <w:rFonts w:ascii="Times New Roman Tj" w:hAnsi="Times New Roman Tj"/>
          <w:sz w:val="24"/>
          <w:szCs w:val="24"/>
          <w:lang w:val="tg-Cyrl-TJ"/>
        </w:rPr>
        <w:t>191</w:t>
      </w:r>
      <w:r>
        <w:rPr>
          <w:rFonts w:ascii="Times New Roman Tj" w:hAnsi="Times New Roman Tj"/>
          <w:sz w:val="24"/>
          <w:szCs w:val="24"/>
          <w:lang w:val="tg-Cyrl-TJ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B63D9">
        <w:rPr>
          <w:rFonts w:ascii="Times New Roman Tj" w:hAnsi="Times New Roman Tj"/>
          <w:sz w:val="24"/>
          <w:szCs w:val="24"/>
          <w:lang w:val="tg-Cyrl-TJ"/>
        </w:rPr>
        <w:t>Таснифи муносибат</w:t>
      </w:r>
      <w:r w:rsidRPr="00FB63D9">
        <w:rPr>
          <w:rFonts w:ascii="Cambria" w:hAnsi="Cambria" w:cs="Cambria"/>
          <w:sz w:val="24"/>
          <w:szCs w:val="24"/>
          <w:lang w:val="tg-Cyrl-TJ"/>
        </w:rPr>
        <w:t>ҳ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оро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аз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р</w:t>
      </w:r>
      <w:r w:rsidRPr="00FB63D9">
        <w:rPr>
          <w:rFonts w:ascii="Cambria" w:hAnsi="Cambria" w:cs="Cambria"/>
          <w:sz w:val="24"/>
          <w:szCs w:val="24"/>
          <w:lang w:val="tg-Cyrl-TJ"/>
        </w:rPr>
        <w:t>ӯ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Pr="00FB63D9">
        <w:rPr>
          <w:rFonts w:ascii="Cambria" w:hAnsi="Cambria" w:cs="Cambria"/>
          <w:sz w:val="24"/>
          <w:szCs w:val="24"/>
          <w:lang w:val="tg-Cyrl-TJ"/>
        </w:rPr>
        <w:t>қ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идаи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Pr="00FB63D9">
        <w:rPr>
          <w:rFonts w:ascii="Times New Roman Tj" w:hAnsi="Times New Roman Tj"/>
          <w:sz w:val="24"/>
          <w:szCs w:val="24"/>
          <w:lang w:val="tg-Cyrl-TJ"/>
        </w:rPr>
        <w:t>.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Г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.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Асмолов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муайян</w:t>
      </w:r>
      <w:r w:rsidRPr="00FB63D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  <w:lang w:val="tg-Cyrl-TJ"/>
        </w:rPr>
        <w:t>намоед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танзимоти амалиёт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иншооти устувор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танзимоти ма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саднок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муносибат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маъно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принсип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назарияв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192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Консепсияи худидоракунии исте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сол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ин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аст</w:t>
      </w:r>
      <w:r w:rsidRPr="00FB63D9">
        <w:rPr>
          <w:rFonts w:ascii="Times New Roman Tj" w:hAnsi="Times New Roman Tj"/>
          <w:sz w:val="24"/>
          <w:szCs w:val="24"/>
        </w:rPr>
        <w:t>: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ташаккулёфтаи худба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оди</w:t>
      </w:r>
      <w:r w:rsidRPr="00FB63D9">
        <w:rPr>
          <w:rFonts w:ascii="Cambria" w:hAnsi="Cambria" w:cs="Cambria"/>
          <w:sz w:val="24"/>
          <w:szCs w:val="24"/>
        </w:rPr>
        <w:t>ҳӣ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худтанз</w:t>
      </w:r>
      <w:r w:rsidRPr="00FB63D9">
        <w:rPr>
          <w:rFonts w:ascii="Times New Roman Tj" w:hAnsi="Times New Roman Tj"/>
          <w:sz w:val="24"/>
          <w:szCs w:val="24"/>
        </w:rPr>
        <w:t>имкунии меъёрии рафтор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инкишофи бартаридоштаи «ман реалистам» дар замони хозира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инкишофи мутаносиби 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исмат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/>
          <w:sz w:val="24"/>
          <w:szCs w:val="24"/>
        </w:rPr>
        <w:t>ои таркибии худи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/>
          <w:sz w:val="24"/>
          <w:szCs w:val="24"/>
        </w:rPr>
        <w:t>е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>, худи идеал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инкишофи мутаносиби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узъ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Худ-худии афсонав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–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оянда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 xml:space="preserve">инкишофи мутаносиби 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узъ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ои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Худ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–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потенс</w:t>
      </w:r>
      <w:r w:rsidRPr="00FB63D9">
        <w:rPr>
          <w:rFonts w:ascii="Times New Roman Tj" w:hAnsi="Times New Roman Tj"/>
          <w:sz w:val="24"/>
          <w:szCs w:val="24"/>
        </w:rPr>
        <w:t>иал, Худ – во</w:t>
      </w:r>
      <w:r w:rsidRPr="00FB63D9">
        <w:rPr>
          <w:rFonts w:ascii="Cambria" w:hAnsi="Cambria" w:cs="Cambria"/>
          <w:sz w:val="24"/>
          <w:szCs w:val="24"/>
        </w:rPr>
        <w:t>қ</w:t>
      </w:r>
      <w:r w:rsidRPr="00FB63D9">
        <w:rPr>
          <w:rFonts w:ascii="Times New Roman Tj" w:hAnsi="Times New Roman Tj" w:cs="Times New Roman Tj"/>
          <w:sz w:val="24"/>
          <w:szCs w:val="24"/>
        </w:rPr>
        <w:t>е</w:t>
      </w:r>
      <w:r w:rsidRPr="00FB63D9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FB63D9">
        <w:rPr>
          <w:rFonts w:ascii="Times New Roman Tj" w:hAnsi="Times New Roman Tj"/>
          <w:sz w:val="24"/>
          <w:szCs w:val="24"/>
        </w:rPr>
        <w:t>193</w:t>
      </w:r>
      <w:r>
        <w:rPr>
          <w:rFonts w:ascii="Times New Roman Tj" w:hAnsi="Times New Roman Tj"/>
          <w:sz w:val="24"/>
          <w:szCs w:val="24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63D9">
        <w:rPr>
          <w:rFonts w:ascii="Times New Roman Tj" w:hAnsi="Times New Roman Tj"/>
          <w:sz w:val="24"/>
          <w:szCs w:val="24"/>
        </w:rPr>
        <w:t>Такмили инфирод</w:t>
      </w:r>
      <w:r w:rsidRPr="00FB63D9">
        <w:rPr>
          <w:rFonts w:ascii="Cambria" w:hAnsi="Cambria" w:cs="Cambria"/>
          <w:sz w:val="24"/>
          <w:szCs w:val="24"/>
        </w:rPr>
        <w:t>ӣ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ва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касбии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субъекти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ме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нат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дара</w:t>
      </w:r>
      <w:r w:rsidRPr="00FB63D9">
        <w:rPr>
          <w:rFonts w:ascii="Cambria" w:hAnsi="Cambria" w:cs="Cambria"/>
          <w:sz w:val="24"/>
          <w:szCs w:val="24"/>
        </w:rPr>
        <w:t>ҷ</w:t>
      </w:r>
      <w:r w:rsidRPr="00FB63D9">
        <w:rPr>
          <w:rFonts w:ascii="Times New Roman Tj" w:hAnsi="Times New Roman Tj" w:cs="Times New Roman Tj"/>
          <w:sz w:val="24"/>
          <w:szCs w:val="24"/>
        </w:rPr>
        <w:t>аи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м</w:t>
      </w:r>
      <w:r w:rsidRPr="00FB63D9">
        <w:rPr>
          <w:rFonts w:ascii="Times New Roman Tj" w:hAnsi="Times New Roman Tj"/>
          <w:sz w:val="24"/>
          <w:szCs w:val="24"/>
        </w:rPr>
        <w:t>утахассис имконпазир аст, агар: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A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4"/>
          <w:szCs w:val="24"/>
        </w:rPr>
        <w:t>хо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иши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ба</w:t>
      </w:r>
      <w:r w:rsidRPr="00FB63D9">
        <w:rPr>
          <w:rFonts w:ascii="Times New Roman Tj" w:hAnsi="Times New Roman Tj"/>
          <w:sz w:val="24"/>
          <w:szCs w:val="24"/>
        </w:rPr>
        <w:t xml:space="preserve"> даст овардани э</w:t>
      </w:r>
      <w:r w:rsidRPr="00FB63D9">
        <w:rPr>
          <w:rFonts w:ascii="Cambria" w:hAnsi="Cambria" w:cs="Cambria"/>
          <w:sz w:val="24"/>
          <w:szCs w:val="24"/>
        </w:rPr>
        <w:t>ҳ</w:t>
      </w:r>
      <w:r w:rsidRPr="00FB63D9">
        <w:rPr>
          <w:rFonts w:ascii="Times New Roman Tj" w:hAnsi="Times New Roman Tj" w:cs="Times New Roman Tj"/>
          <w:sz w:val="24"/>
          <w:szCs w:val="24"/>
        </w:rPr>
        <w:t>тироми</w:t>
      </w:r>
      <w:r w:rsidRPr="00FB63D9">
        <w:rPr>
          <w:rFonts w:ascii="Times New Roman Tj" w:hAnsi="Times New Roman Tj"/>
          <w:sz w:val="24"/>
          <w:szCs w:val="24"/>
        </w:rPr>
        <w:t xml:space="preserve"> </w:t>
      </w:r>
      <w:r w:rsidRPr="00FB63D9">
        <w:rPr>
          <w:rFonts w:ascii="Times New Roman Tj" w:hAnsi="Times New Roman Tj" w:cs="Times New Roman Tj"/>
          <w:sz w:val="24"/>
          <w:szCs w:val="24"/>
        </w:rPr>
        <w:t>дигарон</w:t>
      </w:r>
      <w:r>
        <w:rPr>
          <w:rFonts w:ascii="Times New Roman Tj" w:hAnsi="Times New Roman Tj"/>
          <w:sz w:val="24"/>
          <w:szCs w:val="24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4"/>
          <w:szCs w:val="24"/>
        </w:rPr>
        <w:t>$</w:t>
      </w:r>
      <w:r w:rsidRPr="00FB63D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тасаввуроти мувофи</w:t>
      </w:r>
      <w:r w:rsidRPr="00FB63D9">
        <w:rPr>
          <w:rFonts w:ascii="Cambria" w:hAnsi="Cambria" w:cs="Cambria"/>
          <w:sz w:val="20"/>
          <w:szCs w:val="20"/>
        </w:rPr>
        <w:t>қ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дар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бо</w:t>
      </w:r>
      <w:r w:rsidRPr="00FB63D9">
        <w:rPr>
          <w:rFonts w:ascii="Times New Roman Tj" w:hAnsi="Times New Roman Tj"/>
          <w:sz w:val="20"/>
          <w:szCs w:val="20"/>
        </w:rPr>
        <w:t>раи сифат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ва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Cambria" w:hAnsi="Cambria" w:cs="Cambria"/>
          <w:sz w:val="20"/>
          <w:szCs w:val="20"/>
        </w:rPr>
        <w:t>қ</w:t>
      </w:r>
      <w:r w:rsidRPr="00FB63D9">
        <w:rPr>
          <w:rFonts w:ascii="Times New Roman Tj" w:hAnsi="Times New Roman Tj" w:cs="Times New Roman Tj"/>
          <w:sz w:val="20"/>
          <w:szCs w:val="20"/>
        </w:rPr>
        <w:t>обилият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худ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C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хо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иши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ноил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шудан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ба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худшиносии</w:t>
      </w:r>
      <w:r w:rsidRPr="00FB63D9">
        <w:rPr>
          <w:rFonts w:ascii="Times New Roman Tj" w:hAnsi="Times New Roman Tj"/>
          <w:sz w:val="20"/>
          <w:szCs w:val="20"/>
        </w:rPr>
        <w:t xml:space="preserve"> исте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сол</w:t>
      </w:r>
      <w:r w:rsidRPr="00FB63D9">
        <w:rPr>
          <w:rFonts w:ascii="Cambria" w:hAnsi="Cambria" w:cs="Cambria"/>
          <w:sz w:val="20"/>
          <w:szCs w:val="20"/>
        </w:rPr>
        <w:t>ӣ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D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майли ба даст овардани сарвати модди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E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хохиши ноил шудан ба дарачаи баланди маълумот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@</w:t>
      </w:r>
      <w:r w:rsidRPr="00FB63D9">
        <w:rPr>
          <w:rFonts w:ascii="Times New Roman Tj" w:hAnsi="Times New Roman Tj"/>
          <w:sz w:val="20"/>
          <w:szCs w:val="20"/>
        </w:rPr>
        <w:t>194</w:t>
      </w:r>
      <w:r>
        <w:rPr>
          <w:rFonts w:ascii="Times New Roman Tj" w:hAnsi="Times New Roman Tj"/>
          <w:sz w:val="20"/>
          <w:szCs w:val="20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FB63D9">
        <w:rPr>
          <w:rFonts w:ascii="Times New Roman Tj" w:hAnsi="Times New Roman Tj"/>
          <w:sz w:val="20"/>
          <w:szCs w:val="20"/>
        </w:rPr>
        <w:t>Дара</w:t>
      </w:r>
      <w:r w:rsidRPr="00FB63D9">
        <w:rPr>
          <w:rFonts w:ascii="Cambria" w:hAnsi="Cambria" w:cs="Cambria"/>
          <w:sz w:val="20"/>
          <w:szCs w:val="20"/>
        </w:rPr>
        <w:t>ҷ</w:t>
      </w:r>
      <w:r w:rsidRPr="00FB63D9">
        <w:rPr>
          <w:rFonts w:ascii="Times New Roman Tj" w:hAnsi="Times New Roman Tj" w:cs="Times New Roman Tj"/>
          <w:sz w:val="20"/>
          <w:szCs w:val="20"/>
        </w:rPr>
        <w:t>а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худшинос</w:t>
      </w:r>
      <w:r w:rsidRPr="00FB63D9">
        <w:rPr>
          <w:rFonts w:ascii="Cambria" w:hAnsi="Cambria" w:cs="Cambria"/>
          <w:sz w:val="20"/>
          <w:szCs w:val="20"/>
        </w:rPr>
        <w:t>ӣ</w:t>
      </w:r>
      <w:r w:rsidRPr="00FB63D9">
        <w:rPr>
          <w:rFonts w:ascii="Times New Roman Tj" w:hAnsi="Times New Roman Tj"/>
          <w:sz w:val="20"/>
          <w:szCs w:val="20"/>
        </w:rPr>
        <w:t xml:space="preserve"> аз р</w:t>
      </w:r>
      <w:r w:rsidRPr="00FB63D9">
        <w:rPr>
          <w:rFonts w:ascii="Cambria" w:hAnsi="Cambria" w:cs="Cambria"/>
          <w:sz w:val="20"/>
          <w:szCs w:val="20"/>
        </w:rPr>
        <w:t>ӯ</w:t>
      </w:r>
      <w:r w:rsidRPr="00FB63D9">
        <w:rPr>
          <w:rFonts w:ascii="Times New Roman Tj" w:hAnsi="Times New Roman Tj" w:cs="Times New Roman Tj"/>
          <w:sz w:val="20"/>
          <w:szCs w:val="20"/>
        </w:rPr>
        <w:t>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/>
          <w:sz w:val="20"/>
          <w:szCs w:val="20"/>
          <w:lang w:val="tg-Cyrl-TJ"/>
        </w:rPr>
        <w:t>а</w:t>
      </w:r>
      <w:r w:rsidRPr="00FB63D9">
        <w:rPr>
          <w:rFonts w:ascii="Cambria" w:hAnsi="Cambria" w:cs="Cambria"/>
          <w:sz w:val="20"/>
          <w:szCs w:val="20"/>
          <w:lang w:val="tg-Cyrl-TJ"/>
        </w:rPr>
        <w:t>қ</w:t>
      </w:r>
      <w:r w:rsidRPr="00FB63D9">
        <w:rPr>
          <w:rFonts w:ascii="Times New Roman Tj" w:hAnsi="Times New Roman Tj" w:cs="Times New Roman Tj"/>
          <w:sz w:val="20"/>
          <w:szCs w:val="20"/>
          <w:lang w:val="tg-Cyrl-TJ"/>
        </w:rPr>
        <w:t>ид</w:t>
      </w:r>
      <w:r w:rsidRPr="00FB63D9">
        <w:rPr>
          <w:rFonts w:ascii="Times New Roman Tj" w:hAnsi="Times New Roman Tj"/>
          <w:sz w:val="20"/>
          <w:szCs w:val="20"/>
          <w:lang w:val="tg-Cyrl-TJ"/>
        </w:rPr>
        <w:t xml:space="preserve">аи </w:t>
      </w:r>
      <w:r w:rsidRPr="00FB63D9">
        <w:rPr>
          <w:rFonts w:ascii="Times New Roman Tj" w:hAnsi="Times New Roman Tj"/>
          <w:sz w:val="20"/>
          <w:szCs w:val="20"/>
        </w:rPr>
        <w:t>И.И.Чеснокова кадом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оянд</w:t>
      </w:r>
      <w:r>
        <w:rPr>
          <w:rFonts w:ascii="Times New Roman Tj" w:hAnsi="Times New Roman Tj"/>
          <w:sz w:val="20"/>
          <w:szCs w:val="20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A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худро бо дигарон му</w:t>
      </w:r>
      <w:r w:rsidRPr="00FB63D9">
        <w:rPr>
          <w:rFonts w:ascii="Cambria" w:hAnsi="Cambria" w:cs="Cambria"/>
          <w:sz w:val="20"/>
          <w:szCs w:val="20"/>
        </w:rPr>
        <w:t>қ</w:t>
      </w:r>
      <w:r w:rsidRPr="00FB63D9">
        <w:rPr>
          <w:rFonts w:ascii="Times New Roman Tj" w:hAnsi="Times New Roman Tj" w:cs="Times New Roman Tj"/>
          <w:sz w:val="20"/>
          <w:szCs w:val="20"/>
        </w:rPr>
        <w:t>оиса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кардан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B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худба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оди</w:t>
      </w:r>
      <w:r w:rsidRPr="00FB63D9">
        <w:rPr>
          <w:rFonts w:ascii="Cambria" w:hAnsi="Cambria" w:cs="Cambria"/>
          <w:sz w:val="20"/>
          <w:szCs w:val="20"/>
        </w:rPr>
        <w:t>ҳӣ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C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интроспектсия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D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интроспектсия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E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интроверсия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@</w:t>
      </w:r>
      <w:r w:rsidRPr="00FB63D9">
        <w:rPr>
          <w:rFonts w:ascii="Times New Roman Tj" w:hAnsi="Times New Roman Tj"/>
          <w:sz w:val="20"/>
          <w:szCs w:val="20"/>
        </w:rPr>
        <w:t>195</w:t>
      </w:r>
      <w:r>
        <w:rPr>
          <w:rFonts w:ascii="Times New Roman Tj" w:hAnsi="Times New Roman Tj"/>
          <w:sz w:val="20"/>
          <w:szCs w:val="20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FB63D9">
        <w:rPr>
          <w:rFonts w:ascii="Times New Roman Tj" w:hAnsi="Times New Roman Tj"/>
          <w:sz w:val="20"/>
          <w:szCs w:val="20"/>
        </w:rPr>
        <w:t>Мар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ила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ои</w:t>
      </w:r>
      <w:r w:rsidRPr="00FB63D9">
        <w:rPr>
          <w:rFonts w:ascii="Times New Roman Tj" w:hAnsi="Times New Roman Tj"/>
          <w:sz w:val="20"/>
          <w:szCs w:val="20"/>
        </w:rPr>
        <w:t xml:space="preserve"> (</w:t>
      </w:r>
      <w:r w:rsidRPr="00FB63D9">
        <w:rPr>
          <w:rFonts w:ascii="Times New Roman Tj" w:hAnsi="Times New Roman Tj" w:cs="Times New Roman Tj"/>
          <w:sz w:val="20"/>
          <w:szCs w:val="20"/>
        </w:rPr>
        <w:t>элемент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ои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 w:cs="Times New Roman Tj"/>
          <w:sz w:val="20"/>
          <w:szCs w:val="20"/>
        </w:rPr>
        <w:t>асосии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алгоритми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машварати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ин</w:t>
      </w:r>
      <w:r w:rsidRPr="00FB63D9">
        <w:rPr>
          <w:rFonts w:ascii="Times New Roman Tj" w:hAnsi="Times New Roman Tj"/>
          <w:sz w:val="20"/>
          <w:szCs w:val="20"/>
        </w:rPr>
        <w:t>фиродии психолог</w:t>
      </w:r>
      <w:r w:rsidRPr="00FB63D9">
        <w:rPr>
          <w:rFonts w:ascii="Cambria" w:hAnsi="Cambria" w:cs="Cambria"/>
          <w:sz w:val="20"/>
          <w:szCs w:val="20"/>
        </w:rPr>
        <w:t>ӣ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ва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акмеолог</w:t>
      </w:r>
      <w:r w:rsidRPr="00FB63D9">
        <w:rPr>
          <w:rFonts w:ascii="Cambria" w:hAnsi="Cambria" w:cs="Cambria"/>
          <w:sz w:val="20"/>
          <w:szCs w:val="20"/>
        </w:rPr>
        <w:t>ӣ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чандтоанд</w:t>
      </w:r>
      <w:r>
        <w:rPr>
          <w:rFonts w:ascii="Times New Roman Tj" w:hAnsi="Times New Roman Tj"/>
          <w:sz w:val="20"/>
          <w:szCs w:val="20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  <w:lang w:val="en-US"/>
        </w:rPr>
      </w:pPr>
      <w:r>
        <w:rPr>
          <w:rFonts w:ascii="Times New Roman Tj" w:hAnsi="Times New Roman Tj"/>
          <w:sz w:val="20"/>
          <w:szCs w:val="20"/>
          <w:lang w:val="en-US"/>
        </w:rPr>
        <w:t>$</w:t>
      </w:r>
      <w:r w:rsidRPr="00FB63D9">
        <w:rPr>
          <w:rFonts w:ascii="Times New Roman Tj" w:hAnsi="Times New Roman Tj"/>
          <w:sz w:val="20"/>
          <w:szCs w:val="20"/>
          <w:lang w:val="en-US"/>
        </w:rPr>
        <w:t>A</w:t>
      </w:r>
      <w:r>
        <w:rPr>
          <w:rFonts w:ascii="Times New Roman Tj" w:hAnsi="Times New Roman Tj"/>
          <w:sz w:val="20"/>
          <w:szCs w:val="20"/>
          <w:lang w:val="en-US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да</w:t>
      </w:r>
      <w:r w:rsidRPr="00FB63D9">
        <w:rPr>
          <w:rFonts w:ascii="Cambria" w:hAnsi="Cambria" w:cs="Cambria"/>
          <w:sz w:val="20"/>
          <w:szCs w:val="20"/>
        </w:rPr>
        <w:t>ҳ</w:t>
      </w:r>
      <w:r>
        <w:rPr>
          <w:rFonts w:ascii="Times New Roman Tj" w:hAnsi="Times New Roman Tj"/>
          <w:sz w:val="20"/>
          <w:szCs w:val="20"/>
          <w:lang w:val="en-US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  <w:lang w:val="en-US"/>
        </w:rPr>
      </w:pPr>
      <w:r>
        <w:rPr>
          <w:rFonts w:ascii="Times New Roman Tj" w:hAnsi="Times New Roman Tj"/>
          <w:sz w:val="20"/>
          <w:szCs w:val="20"/>
          <w:lang w:val="en-US"/>
        </w:rPr>
        <w:t>$</w:t>
      </w:r>
      <w:r w:rsidRPr="00FB63D9">
        <w:rPr>
          <w:rFonts w:ascii="Times New Roman Tj" w:hAnsi="Times New Roman Tj"/>
          <w:sz w:val="20"/>
          <w:szCs w:val="20"/>
          <w:lang w:val="en-US"/>
        </w:rPr>
        <w:t>B</w:t>
      </w:r>
      <w:r>
        <w:rPr>
          <w:rFonts w:ascii="Times New Roman Tj" w:hAnsi="Times New Roman Tj"/>
          <w:sz w:val="20"/>
          <w:szCs w:val="20"/>
          <w:lang w:val="en-US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с</w:t>
      </w:r>
      <w:r w:rsidRPr="00FB63D9">
        <w:rPr>
          <w:rFonts w:ascii="Cambria" w:hAnsi="Cambria" w:cs="Cambria"/>
          <w:sz w:val="20"/>
          <w:szCs w:val="20"/>
        </w:rPr>
        <w:t>ӣ</w:t>
      </w:r>
      <w:r>
        <w:rPr>
          <w:rFonts w:ascii="Times New Roman Tj" w:hAnsi="Times New Roman Tj"/>
          <w:sz w:val="20"/>
          <w:szCs w:val="20"/>
          <w:lang w:val="en-US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  <w:lang w:val="tg-Cyrl-TJ"/>
        </w:rPr>
      </w:pPr>
      <w:r>
        <w:rPr>
          <w:rFonts w:ascii="Times New Roman Tj" w:hAnsi="Times New Roman Tj"/>
          <w:sz w:val="20"/>
          <w:szCs w:val="20"/>
          <w:lang w:val="en-US"/>
        </w:rPr>
        <w:t>$</w:t>
      </w:r>
      <w:r w:rsidRPr="00FB63D9">
        <w:rPr>
          <w:rFonts w:ascii="Times New Roman Tj" w:hAnsi="Times New Roman Tj"/>
          <w:sz w:val="20"/>
          <w:szCs w:val="20"/>
          <w:lang w:val="en-US"/>
        </w:rPr>
        <w:t>C</w:t>
      </w:r>
      <w:r>
        <w:rPr>
          <w:rFonts w:ascii="Times New Roman Tj" w:hAnsi="Times New Roman Tj"/>
          <w:sz w:val="20"/>
          <w:szCs w:val="20"/>
          <w:lang w:val="en-US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бист</w:t>
      </w:r>
      <w:r>
        <w:rPr>
          <w:rFonts w:ascii="Times New Roman Tj" w:hAnsi="Times New Roman Tj"/>
          <w:sz w:val="20"/>
          <w:szCs w:val="20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D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чил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E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пан</w:t>
      </w:r>
      <w:r w:rsidRPr="00FB63D9">
        <w:rPr>
          <w:rFonts w:ascii="Cambria" w:hAnsi="Cambria" w:cs="Cambria"/>
          <w:sz w:val="20"/>
          <w:szCs w:val="20"/>
        </w:rPr>
        <w:t>ҷ</w:t>
      </w:r>
      <w:r w:rsidRPr="00FB63D9">
        <w:rPr>
          <w:rFonts w:ascii="Times New Roman Tj" w:hAnsi="Times New Roman Tj" w:cs="Times New Roman Tj"/>
          <w:sz w:val="20"/>
          <w:szCs w:val="20"/>
        </w:rPr>
        <w:t>о</w:t>
      </w:r>
      <w:r w:rsidRPr="00FB63D9">
        <w:rPr>
          <w:rFonts w:ascii="Cambria" w:hAnsi="Cambria" w:cs="Cambria"/>
          <w:sz w:val="20"/>
          <w:szCs w:val="20"/>
        </w:rPr>
        <w:t>ҳ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@</w:t>
      </w:r>
      <w:r w:rsidRPr="00FB63D9">
        <w:rPr>
          <w:rFonts w:ascii="Times New Roman Tj" w:hAnsi="Times New Roman Tj"/>
          <w:sz w:val="20"/>
          <w:szCs w:val="20"/>
        </w:rPr>
        <w:t>196</w:t>
      </w:r>
      <w:r>
        <w:rPr>
          <w:rFonts w:ascii="Times New Roman Tj" w:hAnsi="Times New Roman Tj"/>
          <w:sz w:val="20"/>
          <w:szCs w:val="20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FB63D9">
        <w:rPr>
          <w:rFonts w:ascii="Times New Roman Tj" w:hAnsi="Times New Roman Tj"/>
          <w:sz w:val="20"/>
          <w:szCs w:val="20"/>
        </w:rPr>
        <w:t>Худшинос</w:t>
      </w:r>
      <w:r w:rsidRPr="00FB63D9">
        <w:rPr>
          <w:rFonts w:ascii="Cambria" w:hAnsi="Cambria" w:cs="Cambria"/>
          <w:sz w:val="20"/>
          <w:szCs w:val="20"/>
        </w:rPr>
        <w:t>ӣ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амчун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раванд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иборат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аст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аз</w:t>
      </w:r>
      <w:r w:rsidRPr="00FB63D9">
        <w:rPr>
          <w:rFonts w:ascii="Times New Roman Tj" w:hAnsi="Times New Roman Tj"/>
          <w:sz w:val="20"/>
          <w:szCs w:val="20"/>
        </w:rPr>
        <w:t>: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A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худшинос</w:t>
      </w:r>
      <w:r w:rsidRPr="00FB63D9">
        <w:rPr>
          <w:rFonts w:ascii="Cambria" w:hAnsi="Cambria" w:cs="Cambria"/>
          <w:sz w:val="20"/>
          <w:szCs w:val="20"/>
        </w:rPr>
        <w:t>ӣ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B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худба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оди</w:t>
      </w:r>
      <w:r w:rsidRPr="00FB63D9">
        <w:rPr>
          <w:rFonts w:ascii="Cambria" w:hAnsi="Cambria" w:cs="Cambria"/>
          <w:sz w:val="20"/>
          <w:szCs w:val="20"/>
        </w:rPr>
        <w:t>ҳӣ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C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интроспектсия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D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интроспектсия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Pr="00E37E88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  <w:lang w:val="tg-Cyrl-TJ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E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экстраверсия</w:t>
      </w:r>
      <w:r>
        <w:rPr>
          <w:rFonts w:ascii="Times New Roman Tj" w:hAnsi="Times New Roman Tj"/>
          <w:sz w:val="20"/>
          <w:szCs w:val="20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@</w:t>
      </w:r>
      <w:r w:rsidRPr="00FB63D9">
        <w:rPr>
          <w:rFonts w:ascii="Times New Roman Tj" w:hAnsi="Times New Roman Tj"/>
          <w:sz w:val="20"/>
          <w:szCs w:val="20"/>
        </w:rPr>
        <w:t>197</w:t>
      </w:r>
      <w:r>
        <w:rPr>
          <w:rFonts w:ascii="Times New Roman Tj" w:hAnsi="Times New Roman Tj"/>
          <w:sz w:val="20"/>
          <w:szCs w:val="20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FB63D9">
        <w:rPr>
          <w:rFonts w:ascii="Times New Roman Tj" w:hAnsi="Times New Roman Tj"/>
          <w:sz w:val="20"/>
          <w:szCs w:val="20"/>
        </w:rPr>
        <w:t xml:space="preserve">Нишонахои тараккиёт аз руи </w:t>
      </w:r>
      <w:r w:rsidRPr="00FB63D9">
        <w:rPr>
          <w:rFonts w:ascii="Times New Roman Tj" w:hAnsi="Times New Roman Tj"/>
          <w:sz w:val="20"/>
          <w:szCs w:val="20"/>
          <w:lang w:val="tg-Cyrl-TJ"/>
        </w:rPr>
        <w:t>а</w:t>
      </w:r>
      <w:r w:rsidRPr="00FB63D9">
        <w:rPr>
          <w:rFonts w:ascii="Cambria" w:hAnsi="Cambria" w:cs="Cambria"/>
          <w:sz w:val="20"/>
          <w:szCs w:val="20"/>
          <w:lang w:val="tg-Cyrl-TJ"/>
        </w:rPr>
        <w:t>қ</w:t>
      </w:r>
      <w:r w:rsidRPr="00FB63D9">
        <w:rPr>
          <w:rFonts w:ascii="Times New Roman Tj" w:hAnsi="Times New Roman Tj" w:cs="Times New Roman Tj"/>
          <w:sz w:val="20"/>
          <w:szCs w:val="20"/>
          <w:lang w:val="tg-Cyrl-TJ"/>
        </w:rPr>
        <w:t>идаи</w:t>
      </w:r>
      <w:r w:rsidRPr="00FB63D9">
        <w:rPr>
          <w:rFonts w:ascii="Times New Roman Tj" w:hAnsi="Times New Roman Tj"/>
          <w:sz w:val="20"/>
          <w:szCs w:val="20"/>
          <w:lang w:val="tg-Cyrl-TJ"/>
        </w:rPr>
        <w:t xml:space="preserve"> </w:t>
      </w:r>
      <w:r w:rsidRPr="00FB63D9">
        <w:rPr>
          <w:rFonts w:ascii="Times New Roman Tj" w:hAnsi="Times New Roman Tj"/>
          <w:sz w:val="20"/>
          <w:szCs w:val="20"/>
        </w:rPr>
        <w:t xml:space="preserve">Л.С. Выготский </w:t>
      </w:r>
      <w:r w:rsidRPr="00FB63D9">
        <w:rPr>
          <w:rFonts w:ascii="Times New Roman Tj" w:hAnsi="Times New Roman Tj"/>
          <w:sz w:val="20"/>
          <w:szCs w:val="20"/>
          <w:lang w:val="tg-Cyrl-TJ"/>
        </w:rPr>
        <w:t xml:space="preserve">кадом </w:t>
      </w:r>
      <w:r w:rsidRPr="00FB63D9">
        <w:rPr>
          <w:rFonts w:ascii="Times New Roman Tj" w:hAnsi="Times New Roman Tj"/>
          <w:sz w:val="20"/>
          <w:szCs w:val="20"/>
        </w:rPr>
        <w:t>аст</w:t>
      </w:r>
      <w:r>
        <w:rPr>
          <w:rFonts w:ascii="Times New Roman Tj" w:hAnsi="Times New Roman Tj"/>
          <w:sz w:val="20"/>
          <w:szCs w:val="20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A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пайдоиши унсурхои нав дар тараккиёт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B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та</w:t>
      </w:r>
      <w:r w:rsidRPr="00FB63D9">
        <w:rPr>
          <w:rFonts w:ascii="Cambria" w:hAnsi="Cambria" w:cs="Cambria"/>
          <w:sz w:val="20"/>
          <w:szCs w:val="20"/>
        </w:rPr>
        <w:t>ҷ</w:t>
      </w:r>
      <w:r w:rsidRPr="00FB63D9">
        <w:rPr>
          <w:rFonts w:ascii="Times New Roman Tj" w:hAnsi="Times New Roman Tj" w:cs="Times New Roman Tj"/>
          <w:sz w:val="20"/>
          <w:szCs w:val="20"/>
        </w:rPr>
        <w:t>диди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со</w:t>
      </w:r>
      <w:r w:rsidRPr="00FB63D9">
        <w:rPr>
          <w:rFonts w:ascii="Times New Roman Tj" w:hAnsi="Times New Roman Tj"/>
          <w:sz w:val="20"/>
          <w:szCs w:val="20"/>
        </w:rPr>
        <w:t>хтори робита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байни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раванд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C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вусъати алокахои тараккиёти чамъиятй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D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фар</w:t>
      </w:r>
      <w:r w:rsidRPr="00FB63D9">
        <w:rPr>
          <w:rFonts w:ascii="Cambria" w:hAnsi="Cambria" w:cs="Cambria"/>
          <w:sz w:val="20"/>
          <w:szCs w:val="20"/>
        </w:rPr>
        <w:t>қ</w:t>
      </w:r>
      <w:r w:rsidRPr="00FB63D9">
        <w:rPr>
          <w:rFonts w:ascii="Times New Roman Tj" w:hAnsi="Times New Roman Tj" w:cs="Times New Roman Tj"/>
          <w:sz w:val="20"/>
          <w:szCs w:val="20"/>
        </w:rPr>
        <w:t>ият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Pr="00FB63D9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E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фардикунон</w:t>
      </w:r>
      <w:r w:rsidRPr="00FB63D9">
        <w:rPr>
          <w:rFonts w:ascii="Cambria" w:hAnsi="Cambria" w:cs="Cambria"/>
          <w:sz w:val="20"/>
          <w:szCs w:val="20"/>
        </w:rPr>
        <w:t>ӣ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@</w:t>
      </w:r>
      <w:r w:rsidRPr="00FB63D9">
        <w:rPr>
          <w:rFonts w:ascii="Times New Roman Tj" w:hAnsi="Times New Roman Tj"/>
          <w:sz w:val="20"/>
          <w:szCs w:val="20"/>
        </w:rPr>
        <w:t>198</w:t>
      </w:r>
      <w:r>
        <w:rPr>
          <w:rFonts w:ascii="Times New Roman Tj" w:hAnsi="Times New Roman Tj"/>
          <w:sz w:val="20"/>
          <w:szCs w:val="20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FB63D9">
        <w:rPr>
          <w:rFonts w:ascii="Cambria" w:hAnsi="Cambria" w:cs="Cambria"/>
          <w:sz w:val="20"/>
          <w:szCs w:val="20"/>
        </w:rPr>
        <w:t>Қ</w:t>
      </w:r>
      <w:r w:rsidRPr="00FB63D9">
        <w:rPr>
          <w:rFonts w:ascii="Times New Roman Tj" w:hAnsi="Times New Roman Tj" w:cs="Times New Roman Tj"/>
          <w:sz w:val="20"/>
          <w:szCs w:val="20"/>
        </w:rPr>
        <w:t>имат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баландтарини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ниш</w:t>
      </w:r>
      <w:r w:rsidRPr="00FB63D9">
        <w:rPr>
          <w:rFonts w:ascii="Times New Roman Tj" w:hAnsi="Times New Roman Tj"/>
          <w:sz w:val="20"/>
          <w:szCs w:val="20"/>
        </w:rPr>
        <w:t>ондод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инкишофи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тафаккур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дар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чандсолаг</w:t>
      </w:r>
      <w:r w:rsidRPr="00FB63D9">
        <w:rPr>
          <w:rFonts w:ascii="Cambria" w:hAnsi="Cambria" w:cs="Cambria"/>
          <w:sz w:val="20"/>
          <w:szCs w:val="20"/>
        </w:rPr>
        <w:t>ӣ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аён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мегардад</w:t>
      </w:r>
      <w:r>
        <w:rPr>
          <w:rFonts w:ascii="Times New Roman Tj" w:hAnsi="Times New Roman Tj"/>
          <w:sz w:val="20"/>
          <w:szCs w:val="20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A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20 сол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B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23 сола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C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42 сола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D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55 сола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Pr="00E37E88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  <w:lang w:val="tg-Cyrl-TJ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E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38 сола</w:t>
      </w:r>
      <w:r>
        <w:rPr>
          <w:rFonts w:ascii="Times New Roman Tj" w:hAnsi="Times New Roman Tj"/>
          <w:sz w:val="20"/>
          <w:szCs w:val="20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@</w:t>
      </w:r>
      <w:r w:rsidRPr="00FB63D9">
        <w:rPr>
          <w:rFonts w:ascii="Times New Roman Tj" w:hAnsi="Times New Roman Tj"/>
          <w:sz w:val="20"/>
          <w:szCs w:val="20"/>
        </w:rPr>
        <w:t>199</w:t>
      </w:r>
      <w:r>
        <w:rPr>
          <w:rFonts w:ascii="Times New Roman Tj" w:hAnsi="Times New Roman Tj"/>
          <w:sz w:val="20"/>
          <w:szCs w:val="20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FB63D9">
        <w:rPr>
          <w:rFonts w:ascii="Times New Roman Tj" w:hAnsi="Times New Roman Tj"/>
          <w:sz w:val="20"/>
          <w:szCs w:val="20"/>
        </w:rPr>
        <w:t>Раванди инкишофи шахс вобаста аст</w:t>
      </w:r>
      <w:r w:rsidRPr="00FB63D9">
        <w:rPr>
          <w:rFonts w:ascii="Times New Roman Tj" w:hAnsi="Times New Roman Tj"/>
          <w:sz w:val="20"/>
          <w:szCs w:val="20"/>
          <w:lang w:val="tg-Cyrl-TJ"/>
        </w:rPr>
        <w:t xml:space="preserve"> аз</w:t>
      </w:r>
      <w:r w:rsidRPr="00FB63D9">
        <w:rPr>
          <w:rFonts w:ascii="Times New Roman Tj" w:hAnsi="Times New Roman Tj"/>
          <w:sz w:val="20"/>
          <w:szCs w:val="20"/>
        </w:rPr>
        <w:t>: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A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бо дастовард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инфирод</w:t>
      </w:r>
      <w:r w:rsidRPr="00FB63D9">
        <w:rPr>
          <w:rFonts w:ascii="Cambria" w:hAnsi="Cambria" w:cs="Cambria"/>
          <w:sz w:val="20"/>
          <w:szCs w:val="20"/>
        </w:rPr>
        <w:t>ӣ</w:t>
      </w:r>
      <w:r w:rsidRPr="00FB63D9">
        <w:rPr>
          <w:rFonts w:ascii="Times New Roman Tj" w:hAnsi="Times New Roman Tj"/>
          <w:sz w:val="20"/>
          <w:szCs w:val="20"/>
        </w:rPr>
        <w:t xml:space="preserve">, </w:t>
      </w:r>
      <w:r w:rsidRPr="00FB63D9">
        <w:rPr>
          <w:rFonts w:ascii="Times New Roman Tj" w:hAnsi="Times New Roman Tj" w:cs="Times New Roman Tj"/>
          <w:sz w:val="20"/>
          <w:szCs w:val="20"/>
        </w:rPr>
        <w:t>та</w:t>
      </w:r>
      <w:r w:rsidRPr="00FB63D9">
        <w:rPr>
          <w:rFonts w:ascii="Cambria" w:hAnsi="Cambria" w:cs="Cambria"/>
          <w:sz w:val="20"/>
          <w:szCs w:val="20"/>
        </w:rPr>
        <w:t>ҷ</w:t>
      </w:r>
      <w:r w:rsidRPr="00FB63D9">
        <w:rPr>
          <w:rFonts w:ascii="Times New Roman Tj" w:hAnsi="Times New Roman Tj" w:cs="Times New Roman Tj"/>
          <w:sz w:val="20"/>
          <w:szCs w:val="20"/>
        </w:rPr>
        <w:t>рибаи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шахс</w:t>
      </w:r>
      <w:r w:rsidRPr="00FB63D9">
        <w:rPr>
          <w:rFonts w:ascii="Cambria" w:hAnsi="Cambria" w:cs="Cambria"/>
          <w:sz w:val="20"/>
          <w:szCs w:val="20"/>
        </w:rPr>
        <w:t>ӣ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B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бо худтакмилди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ии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Cambria" w:hAnsi="Cambria" w:cs="Cambria"/>
          <w:sz w:val="20"/>
          <w:szCs w:val="20"/>
        </w:rPr>
        <w:t>ҷ</w:t>
      </w:r>
      <w:r w:rsidRPr="00FB63D9">
        <w:rPr>
          <w:rFonts w:ascii="Times New Roman Tj" w:hAnsi="Times New Roman Tj" w:cs="Times New Roman Tj"/>
          <w:sz w:val="20"/>
          <w:szCs w:val="20"/>
        </w:rPr>
        <w:t>исмон</w:t>
      </w:r>
      <w:r w:rsidRPr="00FB63D9">
        <w:rPr>
          <w:rFonts w:ascii="Cambria" w:hAnsi="Cambria" w:cs="Cambria"/>
          <w:sz w:val="20"/>
          <w:szCs w:val="20"/>
        </w:rPr>
        <w:t>ӣ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C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бо худидоракунии инкишофи протсесси камолоти эчодии мутахассис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D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хусусияти амалии мутахассиси эчодкор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Pr="00E37E88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  <w:lang w:val="tg-Cyrl-TJ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E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инкишофи назариявии мутахассис</w:t>
      </w:r>
      <w:r>
        <w:rPr>
          <w:rFonts w:ascii="Times New Roman Tj" w:hAnsi="Times New Roman Tj"/>
          <w:sz w:val="20"/>
          <w:szCs w:val="20"/>
          <w:lang w:val="tg-Cyrl-TJ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@</w:t>
      </w:r>
      <w:r w:rsidRPr="00FB63D9">
        <w:rPr>
          <w:rFonts w:ascii="Times New Roman Tj" w:hAnsi="Times New Roman Tj"/>
          <w:sz w:val="20"/>
          <w:szCs w:val="20"/>
        </w:rPr>
        <w:t>200</w:t>
      </w:r>
      <w:r>
        <w:rPr>
          <w:rFonts w:ascii="Times New Roman Tj" w:hAnsi="Times New Roman Tj"/>
          <w:sz w:val="20"/>
          <w:szCs w:val="20"/>
        </w:rPr>
        <w:t>.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 w:rsidRPr="00FB63D9">
        <w:rPr>
          <w:rFonts w:ascii="Times New Roman Tj" w:hAnsi="Times New Roman Tj"/>
          <w:sz w:val="20"/>
          <w:szCs w:val="20"/>
        </w:rPr>
        <w:t>Мар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ила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ои</w:t>
      </w:r>
      <w:r w:rsidRPr="00FB63D9">
        <w:rPr>
          <w:rFonts w:ascii="Times New Roman Tj" w:hAnsi="Times New Roman Tj"/>
          <w:sz w:val="20"/>
          <w:szCs w:val="20"/>
        </w:rPr>
        <w:t xml:space="preserve"> </w:t>
      </w:r>
      <w:r w:rsidRPr="00FB63D9">
        <w:rPr>
          <w:rFonts w:ascii="Times New Roman Tj" w:hAnsi="Times New Roman Tj" w:cs="Times New Roman Tj"/>
          <w:sz w:val="20"/>
          <w:szCs w:val="20"/>
        </w:rPr>
        <w:t>пай</w:t>
      </w:r>
      <w:r w:rsidRPr="00FB63D9">
        <w:rPr>
          <w:rFonts w:ascii="Times New Roman Tj" w:hAnsi="Times New Roman Tj"/>
          <w:sz w:val="20"/>
          <w:szCs w:val="20"/>
        </w:rPr>
        <w:t>доиши акмеология кадом</w:t>
      </w:r>
      <w:r w:rsidRPr="00FB63D9">
        <w:rPr>
          <w:rFonts w:ascii="Cambria" w:hAnsi="Cambria" w:cs="Cambria"/>
          <w:sz w:val="20"/>
          <w:szCs w:val="20"/>
        </w:rPr>
        <w:t>ҳ</w:t>
      </w:r>
      <w:r w:rsidRPr="00FB63D9">
        <w:rPr>
          <w:rFonts w:ascii="Times New Roman Tj" w:hAnsi="Times New Roman Tj" w:cs="Times New Roman Tj"/>
          <w:sz w:val="20"/>
          <w:szCs w:val="20"/>
        </w:rPr>
        <w:t>оянд</w:t>
      </w:r>
      <w:r>
        <w:rPr>
          <w:rFonts w:ascii="Times New Roman Tj" w:hAnsi="Times New Roman Tj"/>
          <w:sz w:val="20"/>
          <w:szCs w:val="20"/>
        </w:rPr>
        <w:t>?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A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номинал</w:t>
      </w:r>
      <w:r w:rsidRPr="00FB63D9">
        <w:rPr>
          <w:rFonts w:ascii="Cambria" w:hAnsi="Cambria" w:cs="Cambria"/>
          <w:sz w:val="20"/>
          <w:szCs w:val="20"/>
        </w:rPr>
        <w:t>ӣ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B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илм</w:t>
      </w:r>
      <w:r w:rsidRPr="00FB63D9">
        <w:rPr>
          <w:rFonts w:ascii="Cambria" w:hAnsi="Cambria" w:cs="Cambria"/>
          <w:sz w:val="20"/>
          <w:szCs w:val="20"/>
        </w:rPr>
        <w:t>ӣ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C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тад</w:t>
      </w:r>
      <w:r w:rsidRPr="00FB63D9">
        <w:rPr>
          <w:rFonts w:ascii="Cambria" w:hAnsi="Cambria" w:cs="Cambria"/>
          <w:sz w:val="20"/>
          <w:szCs w:val="20"/>
        </w:rPr>
        <w:t>қ</w:t>
      </w:r>
      <w:r w:rsidRPr="00FB63D9">
        <w:rPr>
          <w:rFonts w:ascii="Times New Roman Tj" w:hAnsi="Times New Roman Tj" w:cs="Times New Roman Tj"/>
          <w:sz w:val="20"/>
          <w:szCs w:val="20"/>
        </w:rPr>
        <w:t>и</w:t>
      </w:r>
      <w:r w:rsidRPr="00FB63D9">
        <w:rPr>
          <w:rFonts w:ascii="Cambria" w:hAnsi="Cambria" w:cs="Cambria"/>
          <w:sz w:val="20"/>
          <w:szCs w:val="20"/>
        </w:rPr>
        <w:t>қ</w:t>
      </w:r>
      <w:r w:rsidRPr="00FB63D9">
        <w:rPr>
          <w:rFonts w:ascii="Times New Roman Tj" w:hAnsi="Times New Roman Tj" w:cs="Times New Roman Tj"/>
          <w:sz w:val="20"/>
          <w:szCs w:val="20"/>
        </w:rPr>
        <w:t>от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D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амал</w:t>
      </w:r>
      <w:r w:rsidRPr="00FB63D9">
        <w:rPr>
          <w:rFonts w:ascii="Cambria" w:hAnsi="Cambria" w:cs="Cambria"/>
          <w:sz w:val="20"/>
          <w:szCs w:val="20"/>
        </w:rPr>
        <w:t>ӣ</w:t>
      </w:r>
      <w:r>
        <w:rPr>
          <w:rFonts w:ascii="Times New Roman Tj" w:hAnsi="Times New Roman Tj"/>
          <w:sz w:val="20"/>
          <w:szCs w:val="20"/>
        </w:rPr>
        <w:t>;</w:t>
      </w:r>
    </w:p>
    <w:p w:rsidR="0078377D" w:rsidRPr="00E37E88" w:rsidRDefault="0078377D" w:rsidP="00FB63D9">
      <w:pPr>
        <w:spacing w:after="0" w:line="240" w:lineRule="auto"/>
        <w:rPr>
          <w:rFonts w:ascii="Times New Roman Tj" w:hAnsi="Times New Roman Tj"/>
          <w:sz w:val="20"/>
          <w:szCs w:val="20"/>
          <w:lang w:val="tg-Cyrl-TJ"/>
        </w:rPr>
      </w:pPr>
      <w:r>
        <w:rPr>
          <w:rFonts w:ascii="Times New Roman Tj" w:hAnsi="Times New Roman Tj"/>
          <w:sz w:val="20"/>
          <w:szCs w:val="20"/>
        </w:rPr>
        <w:t>$</w:t>
      </w:r>
      <w:r w:rsidRPr="00FB63D9">
        <w:rPr>
          <w:rFonts w:ascii="Times New Roman Tj" w:hAnsi="Times New Roman Tj"/>
          <w:sz w:val="20"/>
          <w:szCs w:val="20"/>
        </w:rPr>
        <w:t>E</w:t>
      </w:r>
      <w:r>
        <w:rPr>
          <w:rFonts w:ascii="Times New Roman Tj" w:hAnsi="Times New Roman Tj"/>
          <w:sz w:val="20"/>
          <w:szCs w:val="20"/>
        </w:rPr>
        <w:t xml:space="preserve">) </w:t>
      </w:r>
      <w:r w:rsidRPr="00FB63D9">
        <w:rPr>
          <w:rFonts w:ascii="Times New Roman Tj" w:hAnsi="Times New Roman Tj"/>
          <w:sz w:val="20"/>
          <w:szCs w:val="20"/>
        </w:rPr>
        <w:t>назарияв</w:t>
      </w:r>
      <w:r w:rsidRPr="00FB63D9">
        <w:rPr>
          <w:rFonts w:ascii="Cambria" w:hAnsi="Cambria" w:cs="Cambria"/>
          <w:sz w:val="20"/>
          <w:szCs w:val="20"/>
        </w:rPr>
        <w:t>ӣ</w:t>
      </w:r>
      <w:r>
        <w:rPr>
          <w:rFonts w:ascii="Times New Roman Tj" w:hAnsi="Times New Roman Tj"/>
          <w:sz w:val="20"/>
          <w:szCs w:val="20"/>
          <w:lang w:val="tg-Cyrl-TJ"/>
        </w:rPr>
        <w:t>;</w:t>
      </w:r>
      <w:bookmarkStart w:id="0" w:name="_GoBack"/>
      <w:bookmarkEnd w:id="0"/>
    </w:p>
    <w:sectPr w:rsidR="0078377D" w:rsidRPr="00E37E88" w:rsidSect="005A024F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77D" w:rsidRDefault="0078377D" w:rsidP="00806186">
      <w:pPr>
        <w:spacing w:after="0" w:line="240" w:lineRule="auto"/>
      </w:pPr>
      <w:r>
        <w:separator/>
      </w:r>
    </w:p>
  </w:endnote>
  <w:endnote w:type="continuationSeparator" w:id="0">
    <w:p w:rsidR="0078377D" w:rsidRDefault="0078377D" w:rsidP="0080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7D" w:rsidRDefault="0078377D">
    <w:pPr>
      <w:pStyle w:val="Footer"/>
      <w:jc w:val="center"/>
    </w:pPr>
    <w:fldSimple w:instr="PAGE   \* MERGEFORMAT">
      <w:r>
        <w:rPr>
          <w:noProof/>
        </w:rPr>
        <w:t>30</w:t>
      </w:r>
    </w:fldSimple>
  </w:p>
  <w:p w:rsidR="0078377D" w:rsidRDefault="007837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77D" w:rsidRDefault="0078377D" w:rsidP="00806186">
      <w:pPr>
        <w:spacing w:after="0" w:line="240" w:lineRule="auto"/>
      </w:pPr>
      <w:r>
        <w:separator/>
      </w:r>
    </w:p>
  </w:footnote>
  <w:footnote w:type="continuationSeparator" w:id="0">
    <w:p w:rsidR="0078377D" w:rsidRDefault="0078377D" w:rsidP="008061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3A7"/>
    <w:rsid w:val="00002FD9"/>
    <w:rsid w:val="00017743"/>
    <w:rsid w:val="000465BE"/>
    <w:rsid w:val="00057DC8"/>
    <w:rsid w:val="00061227"/>
    <w:rsid w:val="00063123"/>
    <w:rsid w:val="000656C8"/>
    <w:rsid w:val="00076031"/>
    <w:rsid w:val="00091126"/>
    <w:rsid w:val="000940F4"/>
    <w:rsid w:val="000A18F8"/>
    <w:rsid w:val="000B2A5D"/>
    <w:rsid w:val="000B677E"/>
    <w:rsid w:val="000C1C0E"/>
    <w:rsid w:val="000D7E99"/>
    <w:rsid w:val="000F5702"/>
    <w:rsid w:val="00112E78"/>
    <w:rsid w:val="0012570D"/>
    <w:rsid w:val="00144EC3"/>
    <w:rsid w:val="0014667B"/>
    <w:rsid w:val="00170125"/>
    <w:rsid w:val="001815D8"/>
    <w:rsid w:val="001979E5"/>
    <w:rsid w:val="001C3284"/>
    <w:rsid w:val="001D02E9"/>
    <w:rsid w:val="001E2789"/>
    <w:rsid w:val="00217233"/>
    <w:rsid w:val="002728EE"/>
    <w:rsid w:val="00277C37"/>
    <w:rsid w:val="00283C41"/>
    <w:rsid w:val="002B5CC6"/>
    <w:rsid w:val="002B7DF5"/>
    <w:rsid w:val="002D7998"/>
    <w:rsid w:val="002E0465"/>
    <w:rsid w:val="002E0A48"/>
    <w:rsid w:val="00300940"/>
    <w:rsid w:val="00323EF3"/>
    <w:rsid w:val="00326494"/>
    <w:rsid w:val="0034207C"/>
    <w:rsid w:val="00365317"/>
    <w:rsid w:val="00365D3C"/>
    <w:rsid w:val="00367DE2"/>
    <w:rsid w:val="003731AA"/>
    <w:rsid w:val="00376BC6"/>
    <w:rsid w:val="003B692D"/>
    <w:rsid w:val="003D19EC"/>
    <w:rsid w:val="003F33F2"/>
    <w:rsid w:val="00413D77"/>
    <w:rsid w:val="00466D3B"/>
    <w:rsid w:val="00485AA8"/>
    <w:rsid w:val="0049353D"/>
    <w:rsid w:val="004C1059"/>
    <w:rsid w:val="004C1793"/>
    <w:rsid w:val="004D5B41"/>
    <w:rsid w:val="004E131B"/>
    <w:rsid w:val="004F7468"/>
    <w:rsid w:val="00500A52"/>
    <w:rsid w:val="005138BA"/>
    <w:rsid w:val="00515239"/>
    <w:rsid w:val="0052200F"/>
    <w:rsid w:val="00572E58"/>
    <w:rsid w:val="005A024F"/>
    <w:rsid w:val="005D2541"/>
    <w:rsid w:val="005D6818"/>
    <w:rsid w:val="005F6E85"/>
    <w:rsid w:val="00607E31"/>
    <w:rsid w:val="00610164"/>
    <w:rsid w:val="0061717E"/>
    <w:rsid w:val="00663D09"/>
    <w:rsid w:val="00673A5F"/>
    <w:rsid w:val="00683AD6"/>
    <w:rsid w:val="006B20E9"/>
    <w:rsid w:val="006B7A48"/>
    <w:rsid w:val="006C06DC"/>
    <w:rsid w:val="006E0E0F"/>
    <w:rsid w:val="006E6FEC"/>
    <w:rsid w:val="006F3CFD"/>
    <w:rsid w:val="00703A37"/>
    <w:rsid w:val="007139B0"/>
    <w:rsid w:val="00723E38"/>
    <w:rsid w:val="00724B26"/>
    <w:rsid w:val="007303A7"/>
    <w:rsid w:val="00733931"/>
    <w:rsid w:val="007459F5"/>
    <w:rsid w:val="00745AC6"/>
    <w:rsid w:val="00746D24"/>
    <w:rsid w:val="00753365"/>
    <w:rsid w:val="00757178"/>
    <w:rsid w:val="00770EF8"/>
    <w:rsid w:val="0078377D"/>
    <w:rsid w:val="007A0178"/>
    <w:rsid w:val="007A08F1"/>
    <w:rsid w:val="007B7BF0"/>
    <w:rsid w:val="007C3B67"/>
    <w:rsid w:val="007E0BAF"/>
    <w:rsid w:val="00806186"/>
    <w:rsid w:val="00830920"/>
    <w:rsid w:val="008454A0"/>
    <w:rsid w:val="00847EC2"/>
    <w:rsid w:val="00856541"/>
    <w:rsid w:val="00863A2C"/>
    <w:rsid w:val="00864BF7"/>
    <w:rsid w:val="00876C5A"/>
    <w:rsid w:val="008B3E0D"/>
    <w:rsid w:val="008E2FED"/>
    <w:rsid w:val="00900725"/>
    <w:rsid w:val="00903BD6"/>
    <w:rsid w:val="00956722"/>
    <w:rsid w:val="0095739A"/>
    <w:rsid w:val="00957689"/>
    <w:rsid w:val="00957E4F"/>
    <w:rsid w:val="00971D4B"/>
    <w:rsid w:val="00977D61"/>
    <w:rsid w:val="00994FFC"/>
    <w:rsid w:val="009C4754"/>
    <w:rsid w:val="009D7130"/>
    <w:rsid w:val="009E44C3"/>
    <w:rsid w:val="009F2A72"/>
    <w:rsid w:val="00A138D4"/>
    <w:rsid w:val="00A356EB"/>
    <w:rsid w:val="00A67667"/>
    <w:rsid w:val="00A72A18"/>
    <w:rsid w:val="00A86F43"/>
    <w:rsid w:val="00A8700D"/>
    <w:rsid w:val="00A93B1A"/>
    <w:rsid w:val="00AA5B34"/>
    <w:rsid w:val="00AB6B5B"/>
    <w:rsid w:val="00AC19C9"/>
    <w:rsid w:val="00AE1C97"/>
    <w:rsid w:val="00B172A8"/>
    <w:rsid w:val="00B527C4"/>
    <w:rsid w:val="00B55B4A"/>
    <w:rsid w:val="00B67C73"/>
    <w:rsid w:val="00B807D7"/>
    <w:rsid w:val="00B93C37"/>
    <w:rsid w:val="00BB7087"/>
    <w:rsid w:val="00BE2EAC"/>
    <w:rsid w:val="00BF4834"/>
    <w:rsid w:val="00C047E6"/>
    <w:rsid w:val="00C0577E"/>
    <w:rsid w:val="00C25BE6"/>
    <w:rsid w:val="00C4176C"/>
    <w:rsid w:val="00C56876"/>
    <w:rsid w:val="00C606F2"/>
    <w:rsid w:val="00C9465C"/>
    <w:rsid w:val="00D0171F"/>
    <w:rsid w:val="00D062E9"/>
    <w:rsid w:val="00D10D02"/>
    <w:rsid w:val="00D14E5F"/>
    <w:rsid w:val="00D17492"/>
    <w:rsid w:val="00D17CE0"/>
    <w:rsid w:val="00D278E1"/>
    <w:rsid w:val="00D5567B"/>
    <w:rsid w:val="00D56629"/>
    <w:rsid w:val="00D6147D"/>
    <w:rsid w:val="00D64BEF"/>
    <w:rsid w:val="00D87AB0"/>
    <w:rsid w:val="00D957D6"/>
    <w:rsid w:val="00DC255A"/>
    <w:rsid w:val="00DD1D2B"/>
    <w:rsid w:val="00DE6AD6"/>
    <w:rsid w:val="00E06769"/>
    <w:rsid w:val="00E07F6E"/>
    <w:rsid w:val="00E37E88"/>
    <w:rsid w:val="00EB2CE4"/>
    <w:rsid w:val="00EB76F9"/>
    <w:rsid w:val="00EC4024"/>
    <w:rsid w:val="00EC6EB2"/>
    <w:rsid w:val="00ED4FEF"/>
    <w:rsid w:val="00ED6831"/>
    <w:rsid w:val="00F02D26"/>
    <w:rsid w:val="00F13A08"/>
    <w:rsid w:val="00F25168"/>
    <w:rsid w:val="00F2792F"/>
    <w:rsid w:val="00F31485"/>
    <w:rsid w:val="00F60521"/>
    <w:rsid w:val="00F677EB"/>
    <w:rsid w:val="00FB63D9"/>
    <w:rsid w:val="00FD6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541"/>
    <w:pPr>
      <w:spacing w:after="160" w:line="259" w:lineRule="auto"/>
    </w:pPr>
    <w:rPr>
      <w:kern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303A7"/>
    <w:pPr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80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1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1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B6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6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25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2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435</TotalTime>
  <Pages>30</Pages>
  <Words>6938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ham889170@gmail.com</dc:creator>
  <cp:keywords/>
  <dc:description/>
  <cp:lastModifiedBy>oper05_101</cp:lastModifiedBy>
  <cp:revision>43</cp:revision>
  <cp:lastPrinted>2024-11-27T22:09:00Z</cp:lastPrinted>
  <dcterms:created xsi:type="dcterms:W3CDTF">2023-12-01T07:18:00Z</dcterms:created>
  <dcterms:modified xsi:type="dcterms:W3CDTF">2024-12-05T08:40:00Z</dcterms:modified>
</cp:coreProperties>
</file>